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F9" w:rsidRDefault="00B94DF9" w:rsidP="00C73BB6">
      <w:pPr>
        <w:pStyle w:val="Ttulo"/>
        <w:ind w:right="-846"/>
        <w:rPr>
          <w:rFonts w:ascii="Britannic Bold" w:hAnsi="Britannic Bold"/>
          <w:color w:val="FF0000"/>
          <w:sz w:val="60"/>
          <w:szCs w:val="60"/>
          <w:lang w:val="pt-PT"/>
        </w:rPr>
      </w:pPr>
      <w:r w:rsidRPr="00671D85">
        <w:rPr>
          <w:rFonts w:ascii="Britannic Bold" w:hAnsi="Britannic Bold"/>
          <w:noProof/>
          <w:color w:val="FF0000"/>
          <w:sz w:val="60"/>
          <w:szCs w:val="60"/>
          <w:lang w:val="pt-PT" w:eastAsia="pt-PT"/>
        </w:rPr>
        <w:drawing>
          <wp:anchor distT="0" distB="0" distL="114300" distR="114300" simplePos="0" relativeHeight="251659776" behindDoc="1" locked="0" layoutInCell="1" allowOverlap="1" wp14:anchorId="1DCA17B8" wp14:editId="6CFCBCD1">
            <wp:simplePos x="0" y="0"/>
            <wp:positionH relativeFrom="column">
              <wp:posOffset>-795655</wp:posOffset>
            </wp:positionH>
            <wp:positionV relativeFrom="paragraph">
              <wp:posOffset>300355</wp:posOffset>
            </wp:positionV>
            <wp:extent cx="1647825" cy="639445"/>
            <wp:effectExtent l="0" t="0" r="9525" b="8255"/>
            <wp:wrapTight wrapText="bothSides">
              <wp:wrapPolygon edited="0">
                <wp:start x="0" y="0"/>
                <wp:lineTo x="0" y="21235"/>
                <wp:lineTo x="21475" y="21235"/>
                <wp:lineTo x="21475" y="0"/>
                <wp:lineTo x="0" y="0"/>
              </wp:wrapPolygon>
            </wp:wrapTight>
            <wp:docPr id="269" name="Imagem 5" descr="LOGOTIPO FINAL Agrupam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LOGOTIPO FINAL Agrupament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3426" w:rsidRPr="002E6B6B" w:rsidRDefault="007E3426" w:rsidP="00C73BB6">
      <w:pPr>
        <w:pStyle w:val="Ttulo"/>
        <w:ind w:right="-846"/>
        <w:rPr>
          <w:color w:val="0070C0"/>
          <w:sz w:val="60"/>
          <w:szCs w:val="60"/>
          <w:lang w:val="pt-PT"/>
        </w:rPr>
      </w:pPr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 xml:space="preserve">Parabéns alunos de </w:t>
      </w:r>
      <w:proofErr w:type="gramStart"/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>Avanca</w:t>
      </w:r>
      <w:r w:rsidR="0029586F">
        <w:rPr>
          <w:rFonts w:ascii="Britannic Bold" w:hAnsi="Britannic Bold"/>
          <w:color w:val="FF0000"/>
          <w:sz w:val="60"/>
          <w:szCs w:val="60"/>
          <w:lang w:val="pt-PT"/>
        </w:rPr>
        <w:t xml:space="preserve"> </w:t>
      </w:r>
      <w:r w:rsidR="00B94DF9">
        <w:rPr>
          <w:rFonts w:ascii="Britannic Bold" w:hAnsi="Britannic Bold"/>
          <w:color w:val="FF0000"/>
          <w:sz w:val="60"/>
          <w:szCs w:val="60"/>
          <w:lang w:val="pt-PT"/>
        </w:rPr>
        <w:t xml:space="preserve"> </w:t>
      </w:r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>!</w:t>
      </w:r>
      <w:proofErr w:type="gramEnd"/>
      <w:r w:rsidRPr="00671D85">
        <w:rPr>
          <w:rFonts w:ascii="Britannic Bold" w:hAnsi="Britannic Bold"/>
          <w:color w:val="FF0000"/>
          <w:sz w:val="60"/>
          <w:szCs w:val="60"/>
          <w:lang w:val="pt-PT"/>
        </w:rPr>
        <w:t>!!!</w:t>
      </w:r>
    </w:p>
    <w:p w:rsidR="00B94DF9" w:rsidRDefault="00B94DF9" w:rsidP="00B94DF9">
      <w:pPr>
        <w:pStyle w:val="Ttulo"/>
        <w:ind w:right="-138"/>
        <w:rPr>
          <w:color w:val="0070C0"/>
          <w:sz w:val="28"/>
          <w:szCs w:val="28"/>
          <w:lang w:val="pt-PT"/>
        </w:rPr>
      </w:pPr>
    </w:p>
    <w:p w:rsidR="00140526" w:rsidRPr="006F5DE4" w:rsidRDefault="00140526" w:rsidP="006F5DE4">
      <w:pPr>
        <w:pStyle w:val="Ttulo"/>
        <w:ind w:right="-138"/>
        <w:rPr>
          <w:color w:val="0070C0"/>
          <w:sz w:val="28"/>
          <w:szCs w:val="28"/>
          <w:lang w:val="pt-PT"/>
        </w:rPr>
      </w:pPr>
      <w:r>
        <w:rPr>
          <w:color w:val="0070C0"/>
          <w:sz w:val="28"/>
          <w:szCs w:val="28"/>
          <w:lang w:val="pt-PT"/>
        </w:rPr>
        <w:t xml:space="preserve">                                      </w:t>
      </w:r>
      <w:r w:rsidR="006224C3">
        <w:rPr>
          <w:color w:val="0070C0"/>
          <w:sz w:val="28"/>
          <w:szCs w:val="28"/>
          <w:lang w:val="pt-PT"/>
        </w:rPr>
        <w:t xml:space="preserve"> </w:t>
      </w:r>
      <w:r w:rsidR="006224C3" w:rsidRPr="00556E88">
        <w:rPr>
          <w:b/>
          <w:color w:val="002060"/>
          <w:lang w:val="pt-PT"/>
        </w:rPr>
        <w:t>3º CICLO</w:t>
      </w:r>
      <w:r>
        <w:rPr>
          <w:noProof/>
          <w:lang w:val="pt-PT" w:eastAsia="pt-PT"/>
        </w:rPr>
        <w:drawing>
          <wp:anchor distT="0" distB="0" distL="114300" distR="114300" simplePos="0" relativeHeight="251675136" behindDoc="0" locked="0" layoutInCell="1" allowOverlap="1" wp14:anchorId="1E6D872E" wp14:editId="6AE7A6B5">
            <wp:simplePos x="0" y="0"/>
            <wp:positionH relativeFrom="column">
              <wp:posOffset>3449955</wp:posOffset>
            </wp:positionH>
            <wp:positionV relativeFrom="paragraph">
              <wp:posOffset>53975</wp:posOffset>
            </wp:positionV>
            <wp:extent cx="2569210" cy="1220470"/>
            <wp:effectExtent l="0" t="0" r="0" b="0"/>
            <wp:wrapNone/>
            <wp:docPr id="11" name="Imagem 11" descr="http://exdescobertas.com/wp-content/uploads/www.exdescobertas.com/2015/10/Literacia-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xdescobertas.com/wp-content/uploads/www.exdescobertas.com/2015/10/Literacia-3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E5E5E5"/>
                        </a:clrFrom>
                        <a:clrTo>
                          <a:srgbClr val="E5E5E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0526" w:rsidRPr="00140526" w:rsidRDefault="00140526" w:rsidP="00140526">
      <w:pPr>
        <w:rPr>
          <w:lang w:val="pt-PT"/>
        </w:rPr>
      </w:pPr>
    </w:p>
    <w:p w:rsidR="006224C3" w:rsidRDefault="006A6C85" w:rsidP="006224C3">
      <w:pPr>
        <w:pStyle w:val="Ttulo"/>
        <w:spacing w:line="360" w:lineRule="auto"/>
        <w:ind w:right="-138" w:hanging="567"/>
        <w:rPr>
          <w:color w:val="auto"/>
          <w:sz w:val="48"/>
          <w:szCs w:val="48"/>
          <w:u w:val="single"/>
          <w:lang w:val="pt-PT"/>
        </w:rPr>
      </w:pPr>
      <w:r>
        <w:rPr>
          <w:color w:val="auto"/>
          <w:sz w:val="48"/>
          <w:szCs w:val="48"/>
          <w:u w:val="single"/>
          <w:lang w:val="pt-PT"/>
        </w:rPr>
        <w:t>Literacia 3d- 2018</w:t>
      </w:r>
      <w:r w:rsidR="006224C3">
        <w:rPr>
          <w:color w:val="auto"/>
          <w:sz w:val="48"/>
          <w:szCs w:val="48"/>
          <w:u w:val="single"/>
          <w:lang w:val="pt-PT"/>
        </w:rPr>
        <w:t xml:space="preserve"> </w:t>
      </w:r>
    </w:p>
    <w:p w:rsidR="006224C3" w:rsidRPr="009D2DB9" w:rsidRDefault="00354CD7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João Ferreira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 – </w:t>
      </w:r>
      <w:r w:rsidR="006224C3" w:rsidRPr="00276445">
        <w:rPr>
          <w:rFonts w:ascii="Arial" w:hAnsi="Arial" w:cs="Arial"/>
          <w:i/>
          <w:sz w:val="28"/>
          <w:szCs w:val="28"/>
          <w:lang w:val="pt-PT"/>
        </w:rPr>
        <w:t xml:space="preserve">Participante na </w:t>
      </w:r>
      <w:r w:rsidR="006224C3" w:rsidRPr="00276445">
        <w:rPr>
          <w:rFonts w:ascii="Arial" w:hAnsi="Arial" w:cs="Arial"/>
          <w:b/>
          <w:i/>
          <w:sz w:val="28"/>
          <w:szCs w:val="28"/>
          <w:lang w:val="pt-PT"/>
        </w:rPr>
        <w:t>final nacional</w:t>
      </w:r>
      <w:r w:rsidR="006224C3" w:rsidRPr="0027644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>
        <w:rPr>
          <w:rFonts w:ascii="Arial" w:hAnsi="Arial" w:cs="Arial"/>
          <w:i/>
          <w:sz w:val="28"/>
          <w:szCs w:val="28"/>
          <w:lang w:val="pt-PT"/>
        </w:rPr>
        <w:t>–</w:t>
      </w:r>
      <w:r w:rsidR="006224C3" w:rsidRPr="0027644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>
        <w:rPr>
          <w:rFonts w:ascii="Arial" w:hAnsi="Arial" w:cs="Arial"/>
          <w:i/>
          <w:sz w:val="28"/>
          <w:szCs w:val="28"/>
          <w:lang w:val="pt-PT"/>
        </w:rPr>
        <w:t>Língua Portuguesa</w:t>
      </w:r>
    </w:p>
    <w:p w:rsidR="006224C3" w:rsidRDefault="00354CD7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Luís Campos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 – </w:t>
      </w:r>
      <w:r w:rsidR="006224C3" w:rsidRPr="00276445">
        <w:rPr>
          <w:rFonts w:ascii="Arial" w:hAnsi="Arial" w:cs="Arial"/>
          <w:i/>
          <w:sz w:val="28"/>
          <w:szCs w:val="28"/>
          <w:lang w:val="pt-PT"/>
        </w:rPr>
        <w:t xml:space="preserve">Participante na </w:t>
      </w:r>
      <w:r w:rsidR="006224C3" w:rsidRPr="00276445">
        <w:rPr>
          <w:rFonts w:ascii="Arial" w:hAnsi="Arial" w:cs="Arial"/>
          <w:b/>
          <w:i/>
          <w:sz w:val="28"/>
          <w:szCs w:val="28"/>
          <w:lang w:val="pt-PT"/>
        </w:rPr>
        <w:t>final nacional</w:t>
      </w:r>
      <w:r w:rsidR="006224C3" w:rsidRPr="0027644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>
        <w:rPr>
          <w:rFonts w:ascii="Arial" w:hAnsi="Arial" w:cs="Arial"/>
          <w:i/>
          <w:sz w:val="28"/>
          <w:szCs w:val="28"/>
          <w:lang w:val="pt-PT"/>
        </w:rPr>
        <w:t>–</w:t>
      </w:r>
      <w:r w:rsidR="006224C3" w:rsidRPr="00276445">
        <w:rPr>
          <w:rFonts w:ascii="Arial" w:hAnsi="Arial" w:cs="Arial"/>
          <w:i/>
          <w:sz w:val="28"/>
          <w:szCs w:val="28"/>
          <w:lang w:val="pt-PT"/>
        </w:rPr>
        <w:t xml:space="preserve"> </w:t>
      </w:r>
      <w:r>
        <w:rPr>
          <w:rFonts w:ascii="Arial" w:hAnsi="Arial" w:cs="Arial"/>
          <w:i/>
          <w:sz w:val="28"/>
          <w:szCs w:val="28"/>
          <w:lang w:val="pt-PT"/>
        </w:rPr>
        <w:t xml:space="preserve">Inglês </w:t>
      </w:r>
    </w:p>
    <w:p w:rsidR="00140526" w:rsidRDefault="00140526" w:rsidP="006224C3">
      <w:pPr>
        <w:pStyle w:val="Ttulo"/>
        <w:spacing w:line="360" w:lineRule="auto"/>
        <w:ind w:right="-138" w:hanging="567"/>
        <w:rPr>
          <w:color w:val="auto"/>
          <w:sz w:val="48"/>
          <w:szCs w:val="48"/>
          <w:u w:val="single"/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76160" behindDoc="0" locked="0" layoutInCell="1" allowOverlap="1" wp14:anchorId="3A142AFC" wp14:editId="32C1CBFB">
            <wp:simplePos x="0" y="0"/>
            <wp:positionH relativeFrom="column">
              <wp:posOffset>3924585</wp:posOffset>
            </wp:positionH>
            <wp:positionV relativeFrom="paragraph">
              <wp:posOffset>290195</wp:posOffset>
            </wp:positionV>
            <wp:extent cx="2096770" cy="678180"/>
            <wp:effectExtent l="0" t="0" r="0" b="7620"/>
            <wp:wrapNone/>
            <wp:docPr id="12" name="Imagem 12" descr="http://www.esjcff.pt/images/equa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sjcff.pt/images/equama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4C3" w:rsidRPr="007E3426" w:rsidRDefault="00CB2EBF" w:rsidP="006224C3">
      <w:pPr>
        <w:pStyle w:val="Ttulo"/>
        <w:spacing w:line="360" w:lineRule="auto"/>
        <w:ind w:right="-138" w:hanging="567"/>
        <w:rPr>
          <w:color w:val="auto"/>
          <w:sz w:val="48"/>
          <w:szCs w:val="48"/>
          <w:u w:val="single"/>
          <w:lang w:val="pt-PT"/>
        </w:rPr>
      </w:pPr>
      <w:proofErr w:type="spellStart"/>
      <w:r>
        <w:rPr>
          <w:color w:val="auto"/>
          <w:sz w:val="48"/>
          <w:szCs w:val="48"/>
          <w:u w:val="single"/>
          <w:lang w:val="pt-PT"/>
        </w:rPr>
        <w:t>Pmate</w:t>
      </w:r>
      <w:proofErr w:type="spellEnd"/>
      <w:r>
        <w:rPr>
          <w:color w:val="auto"/>
          <w:sz w:val="48"/>
          <w:szCs w:val="48"/>
          <w:u w:val="single"/>
          <w:lang w:val="pt-PT"/>
        </w:rPr>
        <w:t xml:space="preserve"> 2018</w:t>
      </w:r>
      <w:r w:rsidR="006224C3">
        <w:rPr>
          <w:color w:val="auto"/>
          <w:sz w:val="48"/>
          <w:szCs w:val="48"/>
          <w:u w:val="single"/>
          <w:lang w:val="pt-PT"/>
        </w:rPr>
        <w:t xml:space="preserve"> – </w:t>
      </w:r>
      <w:proofErr w:type="spellStart"/>
      <w:r w:rsidR="006224C3">
        <w:rPr>
          <w:color w:val="auto"/>
          <w:sz w:val="48"/>
          <w:szCs w:val="48"/>
          <w:u w:val="single"/>
          <w:lang w:val="pt-PT"/>
        </w:rPr>
        <w:t>equamat</w:t>
      </w:r>
      <w:proofErr w:type="spellEnd"/>
      <w:r w:rsidR="00140526" w:rsidRPr="00140526">
        <w:rPr>
          <w:noProof/>
          <w:lang w:val="pt-PT" w:eastAsia="pt-PT"/>
        </w:rPr>
        <w:t xml:space="preserve"> </w:t>
      </w:r>
    </w:p>
    <w:p w:rsidR="006224C3" w:rsidRDefault="00CB2EBF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Juliana Ferreira</w:t>
      </w:r>
      <w:r w:rsidR="006224C3" w:rsidRPr="004B0476">
        <w:rPr>
          <w:rFonts w:ascii="Arial" w:hAnsi="Arial" w:cs="Arial"/>
          <w:b/>
          <w:i/>
          <w:sz w:val="32"/>
          <w:szCs w:val="32"/>
          <w:lang w:val="pt-PT"/>
        </w:rPr>
        <w:t xml:space="preserve"> </w:t>
      </w:r>
      <w:r w:rsidR="006224C3" w:rsidRPr="004B0476">
        <w:rPr>
          <w:rFonts w:ascii="Arial" w:hAnsi="Arial" w:cs="Arial"/>
          <w:b/>
          <w:sz w:val="22"/>
          <w:szCs w:val="22"/>
          <w:lang w:val="pt-PT"/>
        </w:rPr>
        <w:t>e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 José Almeida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</w:t>
      </w:r>
      <w:r w:rsidR="006224C3" w:rsidRPr="001D7756">
        <w:rPr>
          <w:rFonts w:ascii="Arial" w:hAnsi="Arial" w:cs="Arial"/>
          <w:sz w:val="22"/>
          <w:szCs w:val="22"/>
          <w:lang w:val="pt-PT"/>
        </w:rPr>
        <w:t>-</w:t>
      </w:r>
      <w:r w:rsidR="006224C3">
        <w:rPr>
          <w:rFonts w:asciiTheme="majorHAnsi" w:eastAsiaTheme="majorEastAsia" w:hAnsiTheme="majorHAnsi" w:cstheme="majorBidi"/>
          <w:color w:val="0070C0"/>
          <w:sz w:val="28"/>
          <w:szCs w:val="28"/>
          <w:lang w:val="pt-PT"/>
        </w:rPr>
        <w:t xml:space="preserve"> </w:t>
      </w:r>
      <w:r>
        <w:rPr>
          <w:rFonts w:ascii="Arial" w:hAnsi="Arial" w:cs="Arial"/>
          <w:b/>
          <w:sz w:val="28"/>
          <w:szCs w:val="28"/>
          <w:lang w:val="pt-PT"/>
        </w:rPr>
        <w:t>74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>º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543</w:t>
      </w:r>
      <w:r w:rsidR="006224C3" w:rsidRPr="00140526">
        <w:rPr>
          <w:sz w:val="28"/>
          <w:szCs w:val="28"/>
          <w:lang w:val="pt-PT"/>
        </w:rPr>
        <w:t xml:space="preserve"> equipas </w:t>
      </w:r>
    </w:p>
    <w:p w:rsidR="006224C3" w:rsidRDefault="00CB2EBF" w:rsidP="006224C3">
      <w:pPr>
        <w:spacing w:after="0"/>
        <w:ind w:hanging="567"/>
        <w:rPr>
          <w:sz w:val="24"/>
          <w:szCs w:val="24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Marta Santos</w:t>
      </w:r>
      <w:r w:rsidR="006224C3" w:rsidRPr="004B0476">
        <w:rPr>
          <w:rFonts w:ascii="Arial" w:hAnsi="Arial" w:cs="Arial"/>
          <w:b/>
          <w:i/>
          <w:sz w:val="32"/>
          <w:szCs w:val="32"/>
          <w:lang w:val="pt-PT"/>
        </w:rPr>
        <w:t xml:space="preserve"> </w:t>
      </w:r>
      <w:r w:rsidR="006224C3" w:rsidRPr="004B0476">
        <w:rPr>
          <w:rFonts w:ascii="Arial" w:hAnsi="Arial" w:cs="Arial"/>
          <w:b/>
          <w:sz w:val="22"/>
          <w:szCs w:val="22"/>
          <w:lang w:val="pt-PT"/>
        </w:rPr>
        <w:t>e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 Daniel Silva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106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>º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547</w:t>
      </w:r>
      <w:r w:rsidR="006224C3" w:rsidRPr="00140526">
        <w:rPr>
          <w:sz w:val="28"/>
          <w:szCs w:val="28"/>
          <w:lang w:val="pt-PT"/>
        </w:rPr>
        <w:t xml:space="preserve"> equipas</w:t>
      </w:r>
      <w:r w:rsidR="006224C3" w:rsidRPr="002B7D96">
        <w:rPr>
          <w:sz w:val="24"/>
          <w:szCs w:val="24"/>
          <w:lang w:val="pt-PT"/>
        </w:rPr>
        <w:t xml:space="preserve"> </w:t>
      </w:r>
    </w:p>
    <w:p w:rsidR="00CB2EBF" w:rsidRPr="00696F29" w:rsidRDefault="00CB2EBF" w:rsidP="00696F29">
      <w:pPr>
        <w:spacing w:after="0"/>
        <w:ind w:hanging="567"/>
        <w:rPr>
          <w:sz w:val="28"/>
          <w:szCs w:val="28"/>
          <w:lang w:val="pt-PT"/>
        </w:rPr>
      </w:pPr>
      <w:r w:rsidRPr="00CB2EBF">
        <w:rPr>
          <w:rFonts w:ascii="Arial" w:hAnsi="Arial" w:cs="Arial"/>
          <w:b/>
          <w:i/>
          <w:sz w:val="32"/>
          <w:szCs w:val="32"/>
          <w:lang w:val="pt-PT"/>
        </w:rPr>
        <w:t xml:space="preserve">Neuza Pinto e </w:t>
      </w:r>
      <w:r w:rsidR="0082270C">
        <w:rPr>
          <w:rFonts w:ascii="Arial" w:hAnsi="Arial" w:cs="Arial"/>
          <w:b/>
          <w:i/>
          <w:sz w:val="32"/>
          <w:szCs w:val="32"/>
          <w:lang w:val="pt-PT"/>
        </w:rPr>
        <w:t>M</w:t>
      </w:r>
      <w:bookmarkStart w:id="0" w:name="_GoBack"/>
      <w:bookmarkEnd w:id="0"/>
      <w:r w:rsidRPr="00CB2EBF">
        <w:rPr>
          <w:rFonts w:ascii="Arial" w:hAnsi="Arial" w:cs="Arial"/>
          <w:b/>
          <w:i/>
          <w:sz w:val="32"/>
          <w:szCs w:val="32"/>
          <w:lang w:val="pt-PT"/>
        </w:rPr>
        <w:t>ariana Almeida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88</w:t>
      </w:r>
      <w:r w:rsidRPr="00140526">
        <w:rPr>
          <w:rFonts w:ascii="Arial" w:hAnsi="Arial" w:cs="Arial"/>
          <w:b/>
          <w:sz w:val="28"/>
          <w:szCs w:val="28"/>
          <w:lang w:val="pt-PT"/>
        </w:rPr>
        <w:t>º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597</w:t>
      </w:r>
      <w:r w:rsidRPr="00140526">
        <w:rPr>
          <w:sz w:val="28"/>
          <w:szCs w:val="28"/>
          <w:lang w:val="pt-PT"/>
        </w:rPr>
        <w:t xml:space="preserve"> equipas</w:t>
      </w:r>
    </w:p>
    <w:p w:rsidR="00140526" w:rsidRDefault="00140526" w:rsidP="006A6C85">
      <w:pPr>
        <w:spacing w:after="0"/>
        <w:rPr>
          <w:rFonts w:ascii="Arial" w:hAnsi="Arial" w:cs="Arial"/>
          <w:sz w:val="22"/>
          <w:szCs w:val="22"/>
          <w:lang w:val="pt-PT"/>
        </w:rPr>
      </w:pPr>
    </w:p>
    <w:p w:rsidR="006224C3" w:rsidRDefault="006F5DE4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79232" behindDoc="0" locked="0" layoutInCell="1" allowOverlap="1" wp14:anchorId="6D0F3021" wp14:editId="7AB65C7E">
            <wp:simplePos x="0" y="0"/>
            <wp:positionH relativeFrom="column">
              <wp:posOffset>2896269</wp:posOffset>
            </wp:positionH>
            <wp:positionV relativeFrom="paragraph">
              <wp:posOffset>93433</wp:posOffset>
            </wp:positionV>
            <wp:extent cx="3117850" cy="1701165"/>
            <wp:effectExtent l="0" t="0" r="6350" b="0"/>
            <wp:wrapNone/>
            <wp:docPr id="8" name="Imagem 8" descr="http://portal.aeas.pt/images/2014_2015/cartaz15_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rtal.aeas.pt/images/2014_2015/cartaz15_p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5" t="39624" r="3429" b="19675"/>
                    <a:stretch/>
                  </pic:blipFill>
                  <pic:spPr bwMode="auto">
                    <a:xfrm>
                      <a:off x="0" y="0"/>
                      <a:ext cx="311785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4C3" w:rsidRDefault="006224C3" w:rsidP="006224C3">
      <w:pPr>
        <w:pStyle w:val="Ttulo"/>
        <w:spacing w:line="360" w:lineRule="auto"/>
        <w:ind w:right="-138"/>
        <w:rPr>
          <w:color w:val="auto"/>
          <w:sz w:val="48"/>
          <w:szCs w:val="48"/>
          <w:u w:val="single"/>
          <w:lang w:val="pt-PT"/>
        </w:rPr>
      </w:pPr>
    </w:p>
    <w:p w:rsidR="006224C3" w:rsidRPr="002E6B6B" w:rsidRDefault="003F617D" w:rsidP="006224C3">
      <w:pPr>
        <w:pStyle w:val="Ttulo"/>
        <w:spacing w:line="360" w:lineRule="auto"/>
        <w:ind w:right="-138" w:hanging="567"/>
        <w:rPr>
          <w:color w:val="auto"/>
          <w:sz w:val="48"/>
          <w:szCs w:val="48"/>
          <w:u w:val="single"/>
          <w:lang w:val="pt-PT"/>
        </w:rPr>
      </w:pPr>
      <w:proofErr w:type="spellStart"/>
      <w:r>
        <w:rPr>
          <w:color w:val="auto"/>
          <w:sz w:val="48"/>
          <w:szCs w:val="48"/>
          <w:u w:val="single"/>
          <w:lang w:val="pt-PT"/>
        </w:rPr>
        <w:t>SupertMatiK</w:t>
      </w:r>
      <w:proofErr w:type="spellEnd"/>
      <w:r>
        <w:rPr>
          <w:color w:val="auto"/>
          <w:sz w:val="48"/>
          <w:szCs w:val="48"/>
          <w:u w:val="single"/>
          <w:lang w:val="pt-PT"/>
        </w:rPr>
        <w:t xml:space="preserve"> 2018</w:t>
      </w:r>
    </w:p>
    <w:p w:rsidR="006F5DE4" w:rsidRDefault="006F5DE4" w:rsidP="006224C3">
      <w:pPr>
        <w:ind w:hanging="567"/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</w:p>
    <w:p w:rsidR="006F5DE4" w:rsidRPr="006F5DE4" w:rsidRDefault="006F5DE4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</w:p>
    <w:p w:rsidR="006224C3" w:rsidRPr="006F5DE4" w:rsidRDefault="006224C3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r w:rsidRPr="006F5DE4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Cálculo Mental Mundial - 48 nacionalidades: (Categoria 7) </w:t>
      </w:r>
    </w:p>
    <w:p w:rsidR="006224C3" w:rsidRDefault="006A6C85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José Almeida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12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3.º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 w:rsidR="004E4F40">
        <w:rPr>
          <w:sz w:val="28"/>
          <w:szCs w:val="28"/>
          <w:lang w:val="pt-PT"/>
        </w:rPr>
        <w:t>35 000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4E4F40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Edgar Ferreira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</w:t>
      </w:r>
      <w:r w:rsidR="00140526">
        <w:rPr>
          <w:rFonts w:ascii="Arial" w:hAnsi="Arial" w:cs="Arial"/>
          <w:sz w:val="22"/>
          <w:szCs w:val="22"/>
          <w:lang w:val="pt-PT"/>
        </w:rPr>
        <w:t>-</w:t>
      </w:r>
      <w:r>
        <w:rPr>
          <w:rFonts w:ascii="Arial" w:hAnsi="Arial" w:cs="Arial"/>
          <w:sz w:val="22"/>
          <w:szCs w:val="22"/>
          <w:lang w:val="pt-PT"/>
        </w:rPr>
        <w:t xml:space="preserve"> </w:t>
      </w:r>
      <w:r>
        <w:rPr>
          <w:rFonts w:ascii="Arial" w:hAnsi="Arial" w:cs="Arial"/>
          <w:b/>
          <w:sz w:val="28"/>
          <w:szCs w:val="28"/>
          <w:lang w:val="pt-PT"/>
        </w:rPr>
        <w:t>25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4.º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35 000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4E4F40" w:rsidRDefault="004E4F40" w:rsidP="004E4F40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Francisco Pais</w:t>
      </w:r>
      <w:r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387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35 000</w:t>
      </w:r>
      <w:r w:rsidRPr="00140526">
        <w:rPr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F5DE4" w:rsidRDefault="006F5DE4" w:rsidP="006F5DE4">
      <w:pPr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</w:p>
    <w:p w:rsidR="006224C3" w:rsidRPr="006F5DE4" w:rsidRDefault="006224C3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r w:rsidRPr="006F5DE4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Cálculo Mental Mundial - 48 nacionalidades: (Categoria 8) </w:t>
      </w:r>
    </w:p>
    <w:p w:rsidR="006224C3" w:rsidRDefault="003F617D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Bernardo Bastos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186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31 500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3F617D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Pedro Vicente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– </w:t>
      </w:r>
      <w:proofErr w:type="gramStart"/>
      <w:r>
        <w:rPr>
          <w:rFonts w:ascii="Arial" w:hAnsi="Arial" w:cs="Arial"/>
          <w:b/>
          <w:sz w:val="28"/>
          <w:szCs w:val="28"/>
          <w:lang w:val="pt-PT"/>
        </w:rPr>
        <w:t>342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 .</w:t>
      </w:r>
      <w:proofErr w:type="gramEnd"/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31 500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3F617D" w:rsidRDefault="003F617D" w:rsidP="003F617D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Ruben Oliveira</w:t>
      </w:r>
      <w:r>
        <w:rPr>
          <w:rFonts w:ascii="Arial" w:hAnsi="Arial" w:cs="Arial"/>
          <w:sz w:val="22"/>
          <w:szCs w:val="22"/>
          <w:lang w:val="pt-PT"/>
        </w:rPr>
        <w:t xml:space="preserve"> – </w:t>
      </w:r>
      <w:proofErr w:type="gramStart"/>
      <w:r>
        <w:rPr>
          <w:rFonts w:ascii="Arial" w:hAnsi="Arial" w:cs="Arial"/>
          <w:b/>
          <w:sz w:val="28"/>
          <w:szCs w:val="28"/>
          <w:lang w:val="pt-PT"/>
        </w:rPr>
        <w:t>366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 .</w:t>
      </w:r>
      <w:proofErr w:type="gramEnd"/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31 500</w:t>
      </w:r>
      <w:r w:rsidRPr="00140526">
        <w:rPr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F5DE4" w:rsidRDefault="006F5DE4" w:rsidP="006224C3">
      <w:pPr>
        <w:ind w:hanging="567"/>
        <w:rPr>
          <w:rFonts w:asciiTheme="majorHAnsi" w:eastAsiaTheme="majorEastAsia" w:hAnsiTheme="majorHAnsi" w:cstheme="majorBidi"/>
          <w:b/>
          <w:color w:val="0070C0"/>
          <w:sz w:val="32"/>
          <w:szCs w:val="32"/>
          <w:lang w:val="pt-PT"/>
        </w:rPr>
      </w:pPr>
    </w:p>
    <w:p w:rsidR="006224C3" w:rsidRPr="006F5DE4" w:rsidRDefault="006224C3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r w:rsidRPr="006F5DE4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Cálculo Mental Mundial - 48 nacionalidades: (Categoria 9) </w:t>
      </w:r>
    </w:p>
    <w:p w:rsidR="006224C3" w:rsidRDefault="004E4F40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Carlos Alexandre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72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27 860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4E4F40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Mateus Brito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146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27 860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4E4F40" w:rsidRDefault="004E4F40" w:rsidP="004E4F40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André Pinho</w:t>
      </w:r>
      <w:r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341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27 860</w:t>
      </w:r>
      <w:r w:rsidRPr="00140526">
        <w:rPr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6224C3" w:rsidP="006224C3">
      <w:pPr>
        <w:shd w:val="clear" w:color="auto" w:fill="FFFFFF"/>
        <w:spacing w:after="0" w:line="240" w:lineRule="auto"/>
        <w:rPr>
          <w:rFonts w:asciiTheme="majorHAnsi" w:eastAsiaTheme="majorEastAsia" w:hAnsiTheme="majorHAnsi" w:cstheme="majorBidi"/>
          <w:color w:val="0070C0"/>
          <w:sz w:val="28"/>
          <w:szCs w:val="28"/>
          <w:lang w:val="pt-PT"/>
        </w:rPr>
      </w:pPr>
    </w:p>
    <w:p w:rsidR="006224C3" w:rsidRDefault="006224C3" w:rsidP="006224C3">
      <w:pPr>
        <w:shd w:val="clear" w:color="auto" w:fill="FFFFFF"/>
        <w:spacing w:after="0" w:line="240" w:lineRule="auto"/>
        <w:ind w:hanging="567"/>
        <w:rPr>
          <w:rFonts w:asciiTheme="majorHAnsi" w:eastAsiaTheme="majorEastAsia" w:hAnsiTheme="majorHAnsi" w:cstheme="majorBidi"/>
          <w:color w:val="0070C0"/>
          <w:sz w:val="28"/>
          <w:szCs w:val="28"/>
          <w:lang w:val="pt-PT"/>
        </w:rPr>
      </w:pPr>
    </w:p>
    <w:p w:rsidR="006224C3" w:rsidRPr="00276445" w:rsidRDefault="006224C3" w:rsidP="006224C3">
      <w:pPr>
        <w:shd w:val="clear" w:color="auto" w:fill="FFFFFF"/>
        <w:spacing w:after="0" w:line="240" w:lineRule="auto"/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proofErr w:type="spellStart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Quiz</w:t>
      </w:r>
      <w:proofErr w:type="spellEnd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 – História de Portugal (Categoria 8)</w:t>
      </w:r>
    </w:p>
    <w:p w:rsidR="006224C3" w:rsidRPr="00140526" w:rsidRDefault="00D81566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Bernardo Bastos </w:t>
      </w:r>
      <w:r w:rsidR="006224C3" w:rsidRPr="002B7D96">
        <w:rPr>
          <w:rFonts w:ascii="Arial" w:hAnsi="Arial" w:cs="Arial"/>
          <w:sz w:val="22"/>
          <w:szCs w:val="22"/>
          <w:lang w:val="pt-PT"/>
        </w:rPr>
        <w:t xml:space="preserve">- 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>1</w:t>
      </w:r>
      <w:r>
        <w:rPr>
          <w:rFonts w:ascii="Arial" w:hAnsi="Arial" w:cs="Arial"/>
          <w:b/>
          <w:sz w:val="28"/>
          <w:szCs w:val="28"/>
          <w:lang w:val="pt-PT"/>
        </w:rPr>
        <w:t>7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3024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D81566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Joana Valente</w:t>
      </w:r>
      <w:r w:rsidR="006224C3" w:rsidRPr="002B7D96">
        <w:rPr>
          <w:rFonts w:ascii="Arial" w:hAnsi="Arial" w:cs="Arial"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25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3024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  <w:r w:rsidR="006224C3" w:rsidRPr="001D7756">
        <w:rPr>
          <w:rFonts w:ascii="Arial" w:hAnsi="Arial" w:cs="Arial"/>
          <w:sz w:val="22"/>
          <w:szCs w:val="22"/>
          <w:lang w:val="pt-PT"/>
        </w:rPr>
        <w:t xml:space="preserve"> </w:t>
      </w:r>
    </w:p>
    <w:p w:rsidR="00D81566" w:rsidRDefault="00D81566" w:rsidP="00D81566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Gonçalo Pombo</w:t>
      </w:r>
      <w:r w:rsidRPr="002B7D96">
        <w:rPr>
          <w:rFonts w:ascii="Arial" w:hAnsi="Arial" w:cs="Arial"/>
          <w:sz w:val="22"/>
          <w:szCs w:val="22"/>
          <w:lang w:val="pt-PT"/>
        </w:rPr>
        <w:t xml:space="preserve"> - </w:t>
      </w:r>
      <w:r w:rsidRPr="00140526">
        <w:rPr>
          <w:rFonts w:ascii="Arial" w:hAnsi="Arial" w:cs="Arial"/>
          <w:b/>
          <w:sz w:val="28"/>
          <w:szCs w:val="28"/>
          <w:lang w:val="pt-PT"/>
        </w:rPr>
        <w:t>3</w:t>
      </w:r>
      <w:r>
        <w:rPr>
          <w:rFonts w:ascii="Arial" w:hAnsi="Arial" w:cs="Arial"/>
          <w:b/>
          <w:sz w:val="28"/>
          <w:szCs w:val="28"/>
          <w:lang w:val="pt-PT"/>
        </w:rPr>
        <w:t>0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3024</w:t>
      </w:r>
      <w:r w:rsidRPr="00140526">
        <w:rPr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  <w:r w:rsidRPr="001D7756">
        <w:rPr>
          <w:rFonts w:ascii="Arial" w:hAnsi="Arial" w:cs="Arial"/>
          <w:sz w:val="22"/>
          <w:szCs w:val="22"/>
          <w:lang w:val="pt-PT"/>
        </w:rPr>
        <w:t xml:space="preserve"> </w:t>
      </w:r>
    </w:p>
    <w:p w:rsidR="00D81566" w:rsidRDefault="00D81566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</w:p>
    <w:p w:rsidR="006F5DE4" w:rsidRDefault="006F5DE4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</w:p>
    <w:p w:rsidR="006224C3" w:rsidRPr="00276445" w:rsidRDefault="006224C3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proofErr w:type="spellStart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Quiz</w:t>
      </w:r>
      <w:proofErr w:type="spellEnd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 – Matemática Ibérico: (Categoria 8)</w:t>
      </w:r>
    </w:p>
    <w:p w:rsidR="006224C3" w:rsidRDefault="003F617D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Bernardo Bastos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7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4350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3F617D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Joana Valente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45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 xml:space="preserve">4350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3F617D" w:rsidRDefault="003F617D" w:rsidP="003F617D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Paulo Portela</w:t>
      </w:r>
      <w:r>
        <w:rPr>
          <w:rFonts w:ascii="Arial" w:hAnsi="Arial" w:cs="Arial"/>
          <w:sz w:val="22"/>
          <w:szCs w:val="22"/>
          <w:lang w:val="pt-PT"/>
        </w:rPr>
        <w:t xml:space="preserve"> </w:t>
      </w:r>
      <w:r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47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 xml:space="preserve">4350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3F617D" w:rsidRDefault="003F617D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6F5DE4" w:rsidRDefault="006F5DE4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</w:p>
    <w:p w:rsidR="006224C3" w:rsidRPr="00276445" w:rsidRDefault="006224C3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proofErr w:type="spellStart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Quiz</w:t>
      </w:r>
      <w:proofErr w:type="spellEnd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 – Matemática Ibérico: (Categoria 9)</w:t>
      </w:r>
    </w:p>
    <w:p w:rsidR="006224C3" w:rsidRDefault="004E4F40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Carlos Alexandre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22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4</w:t>
      </w:r>
      <w:r w:rsidR="006224C3" w:rsidRPr="00140526">
        <w:rPr>
          <w:sz w:val="28"/>
          <w:szCs w:val="28"/>
          <w:lang w:val="pt-PT"/>
        </w:rPr>
        <w:t xml:space="preserve">500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4E4F40" w:rsidRPr="00140526" w:rsidRDefault="004E4F40" w:rsidP="004E4F40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Inês Pinho</w:t>
      </w:r>
      <w:r>
        <w:rPr>
          <w:rFonts w:ascii="Arial" w:hAnsi="Arial" w:cs="Arial"/>
          <w:i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24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4</w:t>
      </w:r>
      <w:r w:rsidRPr="00140526">
        <w:rPr>
          <w:sz w:val="28"/>
          <w:szCs w:val="28"/>
          <w:lang w:val="pt-PT"/>
        </w:rPr>
        <w:t xml:space="preserve">500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Pr="00140526" w:rsidRDefault="004E4F40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Diogo Silva</w:t>
      </w:r>
      <w:r w:rsidR="006224C3">
        <w:rPr>
          <w:rFonts w:ascii="Arial" w:hAnsi="Arial" w:cs="Arial"/>
          <w:sz w:val="22"/>
          <w:szCs w:val="22"/>
          <w:lang w:val="pt-PT"/>
        </w:rPr>
        <w:t xml:space="preserve"> </w:t>
      </w:r>
      <w:r w:rsidR="00140526">
        <w:rPr>
          <w:rFonts w:ascii="Arial" w:hAnsi="Arial" w:cs="Arial"/>
          <w:sz w:val="22"/>
          <w:szCs w:val="22"/>
          <w:lang w:val="pt-PT"/>
        </w:rPr>
        <w:t xml:space="preserve">- 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27.º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4</w:t>
      </w:r>
      <w:r w:rsidR="006224C3" w:rsidRPr="00140526">
        <w:rPr>
          <w:sz w:val="28"/>
          <w:szCs w:val="28"/>
          <w:lang w:val="pt-PT"/>
        </w:rPr>
        <w:t xml:space="preserve">500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Pr="00140526" w:rsidRDefault="006224C3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6224C3" w:rsidRPr="00276445" w:rsidRDefault="006224C3" w:rsidP="006224C3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proofErr w:type="spellStart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Quiz</w:t>
      </w:r>
      <w:proofErr w:type="spellEnd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 – Vocabulário Inglês: (Categoria </w:t>
      </w:r>
      <w:r w:rsidR="009211CE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8</w:t>
      </w:r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)</w:t>
      </w:r>
    </w:p>
    <w:p w:rsidR="006224C3" w:rsidRDefault="009211CE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Rodrigo Pereira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 - </w:t>
      </w:r>
      <w:r>
        <w:rPr>
          <w:rFonts w:ascii="Arial" w:hAnsi="Arial" w:cs="Arial"/>
          <w:b/>
          <w:sz w:val="28"/>
          <w:szCs w:val="28"/>
          <w:lang w:val="pt-PT"/>
        </w:rPr>
        <w:t>62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6160</w:t>
      </w:r>
      <w:r w:rsidR="006224C3" w:rsidRPr="00140526">
        <w:rPr>
          <w:sz w:val="28"/>
          <w:szCs w:val="28"/>
          <w:lang w:val="pt-PT"/>
        </w:rPr>
        <w:t xml:space="preserve">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6224C3" w:rsidRDefault="009211CE" w:rsidP="006224C3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Beatriz</w:t>
      </w:r>
      <w:r w:rsidR="006224C3" w:rsidRPr="00276445">
        <w:rPr>
          <w:rFonts w:ascii="Arial" w:hAnsi="Arial" w:cs="Arial"/>
          <w:b/>
          <w:i/>
          <w:sz w:val="32"/>
          <w:szCs w:val="32"/>
          <w:lang w:val="pt-PT"/>
        </w:rPr>
        <w:t xml:space="preserve"> Lopes</w:t>
      </w:r>
      <w:r w:rsidR="006224C3"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51</w:t>
      </w:r>
      <w:r w:rsidR="006224C3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6224C3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 w:rsidR="006224C3" w:rsidRPr="00140526">
        <w:rPr>
          <w:sz w:val="28"/>
          <w:szCs w:val="28"/>
          <w:lang w:val="pt-PT"/>
        </w:rPr>
        <w:t xml:space="preserve">7540 </w:t>
      </w:r>
      <w:r w:rsidR="006224C3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9211CE" w:rsidRDefault="009211CE" w:rsidP="009211CE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 xml:space="preserve">Gonçalo Pombo </w:t>
      </w:r>
      <w:r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52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 w:rsidRPr="00140526">
        <w:rPr>
          <w:sz w:val="28"/>
          <w:szCs w:val="28"/>
          <w:lang w:val="pt-PT"/>
        </w:rPr>
        <w:t xml:space="preserve">7540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9211CE" w:rsidRDefault="009211CE" w:rsidP="009211CE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</w:p>
    <w:p w:rsidR="009211CE" w:rsidRPr="00276445" w:rsidRDefault="009211CE" w:rsidP="009211CE">
      <w:pPr>
        <w:ind w:hanging="567"/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</w:pPr>
      <w:proofErr w:type="spellStart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Quiz</w:t>
      </w:r>
      <w:proofErr w:type="spellEnd"/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 xml:space="preserve"> – Vocabulário Inglês: (Categoria </w:t>
      </w:r>
      <w:r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9</w:t>
      </w:r>
      <w:r w:rsidRPr="00276445">
        <w:rPr>
          <w:rFonts w:asciiTheme="majorHAnsi" w:eastAsiaTheme="majorEastAsia" w:hAnsiTheme="majorHAnsi" w:cstheme="majorBidi"/>
          <w:b/>
          <w:color w:val="00B0F0"/>
          <w:sz w:val="32"/>
          <w:szCs w:val="32"/>
          <w:lang w:val="pt-PT"/>
        </w:rPr>
        <w:t>)</w:t>
      </w:r>
    </w:p>
    <w:p w:rsidR="009211CE" w:rsidRDefault="009211CE" w:rsidP="009211CE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Diana</w:t>
      </w:r>
      <w:r>
        <w:rPr>
          <w:rFonts w:ascii="Arial" w:hAnsi="Arial" w:cs="Arial"/>
          <w:i/>
          <w:sz w:val="22"/>
          <w:szCs w:val="22"/>
          <w:lang w:val="pt-PT"/>
        </w:rPr>
        <w:t xml:space="preserve"> </w:t>
      </w:r>
      <w:r w:rsidR="0082270C" w:rsidRPr="0082270C">
        <w:rPr>
          <w:rFonts w:ascii="Arial" w:hAnsi="Arial" w:cs="Arial"/>
          <w:b/>
          <w:i/>
          <w:sz w:val="32"/>
          <w:szCs w:val="32"/>
          <w:lang w:val="pt-PT"/>
        </w:rPr>
        <w:t xml:space="preserve">Costa </w:t>
      </w:r>
      <w:r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21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6237</w:t>
      </w:r>
      <w:r w:rsidRPr="00140526">
        <w:rPr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9211CE" w:rsidRDefault="009211CE" w:rsidP="009211CE">
      <w:pPr>
        <w:spacing w:after="0"/>
        <w:ind w:hanging="567"/>
        <w:rPr>
          <w:rFonts w:ascii="Arial" w:hAnsi="Arial" w:cs="Arial"/>
          <w:sz w:val="28"/>
          <w:szCs w:val="28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Guilherme Gadelha</w:t>
      </w:r>
      <w:r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32</w:t>
      </w:r>
      <w:r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>
        <w:rPr>
          <w:sz w:val="28"/>
          <w:szCs w:val="28"/>
          <w:lang w:val="pt-PT"/>
        </w:rPr>
        <w:t>6237</w:t>
      </w:r>
      <w:r w:rsidRPr="00140526">
        <w:rPr>
          <w:sz w:val="28"/>
          <w:szCs w:val="28"/>
          <w:lang w:val="pt-PT"/>
        </w:rPr>
        <w:t xml:space="preserve"> </w:t>
      </w:r>
      <w:r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9211CE" w:rsidRDefault="00AF3364" w:rsidP="009211CE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/>
          <w:i/>
          <w:sz w:val="32"/>
          <w:szCs w:val="32"/>
          <w:lang w:val="pt-PT"/>
        </w:rPr>
        <w:t>Mariana Gomes</w:t>
      </w:r>
      <w:r w:rsidR="009211CE">
        <w:rPr>
          <w:rFonts w:ascii="Arial" w:hAnsi="Arial" w:cs="Arial"/>
          <w:b/>
          <w:i/>
          <w:sz w:val="32"/>
          <w:szCs w:val="32"/>
          <w:lang w:val="pt-PT"/>
        </w:rPr>
        <w:t xml:space="preserve"> </w:t>
      </w:r>
      <w:r w:rsidR="009211CE">
        <w:rPr>
          <w:rFonts w:ascii="Arial" w:hAnsi="Arial" w:cs="Arial"/>
          <w:i/>
          <w:sz w:val="22"/>
          <w:szCs w:val="22"/>
          <w:lang w:val="pt-PT"/>
        </w:rPr>
        <w:t xml:space="preserve">- </w:t>
      </w:r>
      <w:r>
        <w:rPr>
          <w:rFonts w:ascii="Arial" w:hAnsi="Arial" w:cs="Arial"/>
          <w:b/>
          <w:sz w:val="28"/>
          <w:szCs w:val="28"/>
          <w:lang w:val="pt-PT"/>
        </w:rPr>
        <w:t>44</w:t>
      </w:r>
      <w:r w:rsidR="009211CE" w:rsidRPr="00140526">
        <w:rPr>
          <w:rFonts w:ascii="Arial" w:hAnsi="Arial" w:cs="Arial"/>
          <w:b/>
          <w:sz w:val="28"/>
          <w:szCs w:val="28"/>
          <w:lang w:val="pt-PT"/>
        </w:rPr>
        <w:t xml:space="preserve">.º Lugar </w:t>
      </w:r>
      <w:r w:rsidR="009211CE" w:rsidRPr="00140526">
        <w:rPr>
          <w:rFonts w:ascii="Arial" w:hAnsi="Arial" w:cs="Arial"/>
          <w:sz w:val="28"/>
          <w:szCs w:val="28"/>
          <w:lang w:val="pt-PT"/>
        </w:rPr>
        <w:t xml:space="preserve">em </w:t>
      </w:r>
      <w:r w:rsidR="009211CE">
        <w:rPr>
          <w:sz w:val="28"/>
          <w:szCs w:val="28"/>
          <w:lang w:val="pt-PT"/>
        </w:rPr>
        <w:t>6237</w:t>
      </w:r>
      <w:r w:rsidR="009211CE" w:rsidRPr="00140526">
        <w:rPr>
          <w:sz w:val="28"/>
          <w:szCs w:val="28"/>
          <w:lang w:val="pt-PT"/>
        </w:rPr>
        <w:t xml:space="preserve"> </w:t>
      </w:r>
      <w:r w:rsidR="009211CE" w:rsidRPr="00140526">
        <w:rPr>
          <w:rFonts w:ascii="Arial" w:hAnsi="Arial" w:cs="Arial"/>
          <w:sz w:val="28"/>
          <w:szCs w:val="28"/>
          <w:lang w:val="pt-PT"/>
        </w:rPr>
        <w:t>participantes</w:t>
      </w:r>
    </w:p>
    <w:p w:rsidR="009211CE" w:rsidRDefault="009211CE" w:rsidP="009211CE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</w:p>
    <w:p w:rsidR="009211CE" w:rsidRDefault="009211CE" w:rsidP="006224C3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</w:p>
    <w:p w:rsidR="006F5DE4" w:rsidRDefault="006F5DE4" w:rsidP="006F5DE4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</w:p>
    <w:p w:rsidR="006F5DE4" w:rsidRDefault="006F5DE4" w:rsidP="006F5DE4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i/>
          <w:noProof/>
          <w:color w:val="3E7718" w:themeColor="accent2" w:themeShade="BF"/>
          <w:sz w:val="60"/>
          <w:szCs w:val="60"/>
          <w:lang w:val="pt-PT" w:eastAsia="pt-P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242A225" wp14:editId="71531AB6">
                <wp:simplePos x="0" y="0"/>
                <wp:positionH relativeFrom="column">
                  <wp:posOffset>78740</wp:posOffset>
                </wp:positionH>
                <wp:positionV relativeFrom="paragraph">
                  <wp:posOffset>8255</wp:posOffset>
                </wp:positionV>
                <wp:extent cx="6179820" cy="0"/>
                <wp:effectExtent l="38100" t="19050" r="68580" b="95250"/>
                <wp:wrapNone/>
                <wp:docPr id="9" name="Conexão rec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98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E162C6B" id="Conexão recta 9" o:spid="_x0000_s1026" style="position:absolute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2pt,.65pt" to="492.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" strokecolor="black [3200]" strokeweight="2pt">
                <v:stroke endcap="round"/>
                <v:shadow on="t" color="black" opacity="22937f" origin=",.5" offset="0"/>
              </v:line>
            </w:pict>
          </mc:Fallback>
        </mc:AlternateContent>
      </w:r>
    </w:p>
    <w:p w:rsidR="00E75305" w:rsidRPr="006F5DE4" w:rsidRDefault="006F5DE4" w:rsidP="006F5DE4">
      <w:pPr>
        <w:spacing w:after="0"/>
        <w:ind w:hanging="567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lastRenderedPageBreak/>
        <w:t xml:space="preserve">                               </w:t>
      </w:r>
      <w:r w:rsidR="00276445">
        <w:rPr>
          <w:lang w:val="pt-PT"/>
        </w:rPr>
        <w:t xml:space="preserve">  </w:t>
      </w:r>
      <w:r w:rsidR="00E75305" w:rsidRPr="00B94DF9">
        <w:rPr>
          <w:b/>
          <w:color w:val="FF0000"/>
          <w:sz w:val="60"/>
          <w:szCs w:val="60"/>
          <w:lang w:val="pt-PT"/>
        </w:rPr>
        <w:t>Qualidade em Educação</w:t>
      </w:r>
    </w:p>
    <w:p w:rsidR="00B75686" w:rsidRPr="0053676F" w:rsidRDefault="00B75686" w:rsidP="00FD6430">
      <w:pPr>
        <w:rPr>
          <w:lang w:val="pt-PT"/>
        </w:rPr>
      </w:pPr>
    </w:p>
    <w:sectPr w:rsidR="00B75686" w:rsidRPr="0053676F" w:rsidSect="00225C53">
      <w:pgSz w:w="12240" w:h="15840"/>
      <w:pgMar w:top="567" w:right="1183" w:bottom="4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B33" w:rsidRDefault="00C51B33" w:rsidP="002D5B15">
      <w:pPr>
        <w:spacing w:after="0" w:line="240" w:lineRule="auto"/>
      </w:pPr>
      <w:r>
        <w:separator/>
      </w:r>
    </w:p>
  </w:endnote>
  <w:endnote w:type="continuationSeparator" w:id="0">
    <w:p w:rsidR="00C51B33" w:rsidRDefault="00C51B33" w:rsidP="002D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TXinwei">
    <w:altName w:val="SimSun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YaoTi">
    <w:altName w:val="方正姚体"/>
    <w:panose1 w:val="00000000000000000000"/>
    <w:charset w:val="86"/>
    <w:family w:val="roman"/>
    <w:notTrueType/>
    <w:pitch w:val="default"/>
  </w:font>
  <w:font w:name="Britannic Bold">
    <w:altName w:val="Segoe UI Black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B33" w:rsidRDefault="00C51B33" w:rsidP="002D5B15">
      <w:pPr>
        <w:spacing w:after="0" w:line="240" w:lineRule="auto"/>
      </w:pPr>
      <w:r>
        <w:separator/>
      </w:r>
    </w:p>
  </w:footnote>
  <w:footnote w:type="continuationSeparator" w:id="0">
    <w:p w:rsidR="00C51B33" w:rsidRDefault="00C51B33" w:rsidP="002D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35B"/>
    <w:multiLevelType w:val="multilevel"/>
    <w:tmpl w:val="0316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E2136"/>
    <w:multiLevelType w:val="multilevel"/>
    <w:tmpl w:val="930E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E67C6"/>
    <w:multiLevelType w:val="multilevel"/>
    <w:tmpl w:val="C700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4B7E43"/>
    <w:multiLevelType w:val="multilevel"/>
    <w:tmpl w:val="2FC4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55CA9"/>
    <w:multiLevelType w:val="multilevel"/>
    <w:tmpl w:val="20F6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35025E"/>
    <w:multiLevelType w:val="multilevel"/>
    <w:tmpl w:val="FA8E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36661"/>
    <w:multiLevelType w:val="multilevel"/>
    <w:tmpl w:val="DA88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854BF9"/>
    <w:multiLevelType w:val="multilevel"/>
    <w:tmpl w:val="CE8A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010ADF"/>
    <w:multiLevelType w:val="multilevel"/>
    <w:tmpl w:val="84A6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2D58EC"/>
    <w:multiLevelType w:val="multilevel"/>
    <w:tmpl w:val="29DC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82280F"/>
    <w:multiLevelType w:val="multilevel"/>
    <w:tmpl w:val="DFAC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80140"/>
    <w:multiLevelType w:val="multilevel"/>
    <w:tmpl w:val="4F7A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0D7AB6"/>
    <w:multiLevelType w:val="multilevel"/>
    <w:tmpl w:val="FA2C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882CF8"/>
    <w:multiLevelType w:val="multilevel"/>
    <w:tmpl w:val="B75AA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3D45F5"/>
    <w:multiLevelType w:val="multilevel"/>
    <w:tmpl w:val="041C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11"/>
  </w:num>
  <w:num w:numId="9">
    <w:abstractNumId w:val="12"/>
  </w:num>
  <w:num w:numId="10">
    <w:abstractNumId w:val="13"/>
  </w:num>
  <w:num w:numId="11">
    <w:abstractNumId w:val="5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E8"/>
    <w:rsid w:val="00024E72"/>
    <w:rsid w:val="00062179"/>
    <w:rsid w:val="00082AE8"/>
    <w:rsid w:val="000F0A08"/>
    <w:rsid w:val="00114643"/>
    <w:rsid w:val="00140526"/>
    <w:rsid w:val="00171105"/>
    <w:rsid w:val="001C4574"/>
    <w:rsid w:val="001D7756"/>
    <w:rsid w:val="00225C53"/>
    <w:rsid w:val="00263940"/>
    <w:rsid w:val="00276445"/>
    <w:rsid w:val="00280E33"/>
    <w:rsid w:val="0029586F"/>
    <w:rsid w:val="002B7D96"/>
    <w:rsid w:val="002D0781"/>
    <w:rsid w:val="002D5B15"/>
    <w:rsid w:val="002D6F16"/>
    <w:rsid w:val="002E4D1E"/>
    <w:rsid w:val="002E6B6B"/>
    <w:rsid w:val="0033396B"/>
    <w:rsid w:val="00354CD7"/>
    <w:rsid w:val="0035762B"/>
    <w:rsid w:val="0039296B"/>
    <w:rsid w:val="003F617D"/>
    <w:rsid w:val="00451AB9"/>
    <w:rsid w:val="004B0476"/>
    <w:rsid w:val="004B33F9"/>
    <w:rsid w:val="004E4F40"/>
    <w:rsid w:val="0053676F"/>
    <w:rsid w:val="00552ADB"/>
    <w:rsid w:val="00556E88"/>
    <w:rsid w:val="00557B47"/>
    <w:rsid w:val="005E4509"/>
    <w:rsid w:val="005F6500"/>
    <w:rsid w:val="006079CA"/>
    <w:rsid w:val="006224C3"/>
    <w:rsid w:val="00645CCD"/>
    <w:rsid w:val="00671D85"/>
    <w:rsid w:val="00696F29"/>
    <w:rsid w:val="006A6C85"/>
    <w:rsid w:val="006F5DE4"/>
    <w:rsid w:val="007072C3"/>
    <w:rsid w:val="00710280"/>
    <w:rsid w:val="00730782"/>
    <w:rsid w:val="007E3426"/>
    <w:rsid w:val="007E4CAE"/>
    <w:rsid w:val="0082270C"/>
    <w:rsid w:val="008636C8"/>
    <w:rsid w:val="009211CE"/>
    <w:rsid w:val="00975B9E"/>
    <w:rsid w:val="009B5CD2"/>
    <w:rsid w:val="009D2DB9"/>
    <w:rsid w:val="009D7FAF"/>
    <w:rsid w:val="00A41598"/>
    <w:rsid w:val="00AF3364"/>
    <w:rsid w:val="00B61DE7"/>
    <w:rsid w:val="00B67A3E"/>
    <w:rsid w:val="00B75686"/>
    <w:rsid w:val="00B94DF9"/>
    <w:rsid w:val="00BC7649"/>
    <w:rsid w:val="00C37A19"/>
    <w:rsid w:val="00C43920"/>
    <w:rsid w:val="00C51B33"/>
    <w:rsid w:val="00C63432"/>
    <w:rsid w:val="00C73BB6"/>
    <w:rsid w:val="00C90945"/>
    <w:rsid w:val="00CB2EBF"/>
    <w:rsid w:val="00CB4CAC"/>
    <w:rsid w:val="00D81566"/>
    <w:rsid w:val="00D82244"/>
    <w:rsid w:val="00D847BB"/>
    <w:rsid w:val="00E35AFC"/>
    <w:rsid w:val="00E751F6"/>
    <w:rsid w:val="00E75305"/>
    <w:rsid w:val="00F509E0"/>
    <w:rsid w:val="00FD6430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pPr>
      <w:keepNext/>
      <w:keepLines/>
      <w:pBdr>
        <w:bottom w:val="single" w:sz="4" w:space="1" w:color="90C226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character" w:customStyle="1" w:styleId="TtuloCarcter">
    <w:name w:val="Título Carácter"/>
    <w:basedOn w:val="Tipodeletrapredefinidodopargrafo"/>
    <w:link w:val="Ttulo"/>
    <w:uiPriority w:val="10"/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paragraph" w:styleId="Subttulo">
    <w:name w:val="Subtitle"/>
    <w:basedOn w:val="Normal"/>
    <w:next w:val="Normal"/>
    <w:link w:val="SubttuloCarcter"/>
    <w:uiPriority w:val="11"/>
    <w:qFormat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faseDiscreto">
    <w:name w:val="Subtle Emphasis"/>
    <w:basedOn w:val="Tipodeletrapredefinidodopargrafo"/>
    <w:uiPriority w:val="19"/>
    <w:qFormat/>
    <w:rPr>
      <w:i/>
      <w:iCs/>
      <w:color w:val="595959" w:themeColor="text1" w:themeTint="A6"/>
    </w:rPr>
  </w:style>
  <w:style w:type="character" w:styleId="nfase">
    <w:name w:val="Emphasis"/>
    <w:basedOn w:val="Tipodeletrapredefinidodopargrafo"/>
    <w:uiPriority w:val="20"/>
    <w:qFormat/>
    <w:rPr>
      <w:i/>
      <w:iCs/>
    </w:rPr>
  </w:style>
  <w:style w:type="character" w:styleId="nfaseIntenso">
    <w:name w:val="Intense Emphasis"/>
    <w:basedOn w:val="Tipodeletrapredefinidodopargrafo"/>
    <w:uiPriority w:val="21"/>
    <w:qFormat/>
    <w:rPr>
      <w:b/>
      <w:bCs/>
      <w:i/>
      <w:iCs/>
    </w:rPr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arcter"/>
    <w:uiPriority w:val="29"/>
    <w:qFormat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RefernciaDiscreta">
    <w:name w:val="Subtle Reference"/>
    <w:basedOn w:val="Tipodeletrapredefinidodopargrafo"/>
    <w:uiPriority w:val="31"/>
    <w:qFormat/>
    <w:rPr>
      <w:smallCaps/>
      <w:color w:val="404040" w:themeColor="text1" w:themeTint="BF"/>
    </w:rPr>
  </w:style>
  <w:style w:type="character" w:styleId="RefernciaIntensa">
    <w:name w:val="Intense Reference"/>
    <w:basedOn w:val="Tipodeletrapredefinidodopargrafo"/>
    <w:uiPriority w:val="32"/>
    <w:qFormat/>
    <w:rPr>
      <w:b/>
      <w:bCs/>
      <w:smallCaps/>
      <w:u w:val="single"/>
    </w:rPr>
  </w:style>
  <w:style w:type="character" w:styleId="TtulodoLivro">
    <w:name w:val="Book Title"/>
    <w:basedOn w:val="Tipodeletrapredefinidodopargrafo"/>
    <w:uiPriority w:val="33"/>
    <w:qFormat/>
    <w:rPr>
      <w:b/>
      <w:bCs/>
      <w:smallCaps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04040" w:themeColor="text1" w:themeTint="BF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pPr>
      <w:outlineLvl w:val="9"/>
    </w:p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table" w:styleId="Tabelacomgrelha">
    <w:name w:val="Table Grid"/>
    <w:basedOn w:val="Tabelanormal"/>
    <w:uiPriority w:val="39"/>
    <w:rsid w:val="00082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elha2-Destaque11">
    <w:name w:val="Tabela de Grelha 2 - Destaque 11"/>
    <w:basedOn w:val="Tabelanormal"/>
    <w:uiPriority w:val="47"/>
    <w:rsid w:val="00082AE8"/>
    <w:pPr>
      <w:spacing w:after="0" w:line="240" w:lineRule="auto"/>
    </w:pPr>
    <w:tblPr>
      <w:tblStyleRowBandSize w:val="1"/>
      <w:tblStyleColBandSize w:val="1"/>
      <w:tblBorders>
        <w:top w:val="single" w:sz="2" w:space="0" w:color="BFE373" w:themeColor="accent1" w:themeTint="99"/>
        <w:bottom w:val="single" w:sz="2" w:space="0" w:color="BFE373" w:themeColor="accent1" w:themeTint="99"/>
        <w:insideH w:val="single" w:sz="2" w:space="0" w:color="BFE373" w:themeColor="accent1" w:themeTint="99"/>
        <w:insideV w:val="single" w:sz="2" w:space="0" w:color="BFE3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E3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E3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D0" w:themeFill="accent1" w:themeFillTint="33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character" w:styleId="Hiperligao">
    <w:name w:val="Hyperlink"/>
    <w:basedOn w:val="Tipodeletrapredefinidodopargrafo"/>
    <w:uiPriority w:val="99"/>
    <w:semiHidden/>
    <w:unhideWhenUsed/>
    <w:rsid w:val="00A41598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A41598"/>
  </w:style>
  <w:style w:type="character" w:customStyle="1" w:styleId="textexposedshow">
    <w:name w:val="text_exposed_show"/>
    <w:basedOn w:val="Tipodeletrapredefinidodopargrafo"/>
    <w:rsid w:val="00B75686"/>
  </w:style>
  <w:style w:type="paragraph" w:styleId="Textodebalo">
    <w:name w:val="Balloon Text"/>
    <w:basedOn w:val="Normal"/>
    <w:link w:val="TextodebaloCarcter"/>
    <w:uiPriority w:val="99"/>
    <w:semiHidden/>
    <w:unhideWhenUsed/>
    <w:rsid w:val="002D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5B1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5B15"/>
  </w:style>
  <w:style w:type="paragraph" w:styleId="Rodap">
    <w:name w:val="footer"/>
    <w:basedOn w:val="Normal"/>
    <w:link w:val="Rodap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5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pPr>
      <w:keepNext/>
      <w:keepLines/>
      <w:pBdr>
        <w:bottom w:val="single" w:sz="4" w:space="1" w:color="90C226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character" w:customStyle="1" w:styleId="TtuloCarcter">
    <w:name w:val="Título Carácter"/>
    <w:basedOn w:val="Tipodeletrapredefinidodopargrafo"/>
    <w:link w:val="Ttulo"/>
    <w:uiPriority w:val="10"/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paragraph" w:styleId="Subttulo">
    <w:name w:val="Subtitle"/>
    <w:basedOn w:val="Normal"/>
    <w:next w:val="Normal"/>
    <w:link w:val="SubttuloCarcter"/>
    <w:uiPriority w:val="11"/>
    <w:qFormat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faseDiscreto">
    <w:name w:val="Subtle Emphasis"/>
    <w:basedOn w:val="Tipodeletrapredefinidodopargrafo"/>
    <w:uiPriority w:val="19"/>
    <w:qFormat/>
    <w:rPr>
      <w:i/>
      <w:iCs/>
      <w:color w:val="595959" w:themeColor="text1" w:themeTint="A6"/>
    </w:rPr>
  </w:style>
  <w:style w:type="character" w:styleId="nfase">
    <w:name w:val="Emphasis"/>
    <w:basedOn w:val="Tipodeletrapredefinidodopargrafo"/>
    <w:uiPriority w:val="20"/>
    <w:qFormat/>
    <w:rPr>
      <w:i/>
      <w:iCs/>
    </w:rPr>
  </w:style>
  <w:style w:type="character" w:styleId="nfaseIntenso">
    <w:name w:val="Intense Emphasis"/>
    <w:basedOn w:val="Tipodeletrapredefinidodopargrafo"/>
    <w:uiPriority w:val="21"/>
    <w:qFormat/>
    <w:rPr>
      <w:b/>
      <w:bCs/>
      <w:i/>
      <w:iCs/>
    </w:rPr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arcter"/>
    <w:uiPriority w:val="29"/>
    <w:qFormat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RefernciaDiscreta">
    <w:name w:val="Subtle Reference"/>
    <w:basedOn w:val="Tipodeletrapredefinidodopargrafo"/>
    <w:uiPriority w:val="31"/>
    <w:qFormat/>
    <w:rPr>
      <w:smallCaps/>
      <w:color w:val="404040" w:themeColor="text1" w:themeTint="BF"/>
    </w:rPr>
  </w:style>
  <w:style w:type="character" w:styleId="RefernciaIntensa">
    <w:name w:val="Intense Reference"/>
    <w:basedOn w:val="Tipodeletrapredefinidodopargrafo"/>
    <w:uiPriority w:val="32"/>
    <w:qFormat/>
    <w:rPr>
      <w:b/>
      <w:bCs/>
      <w:smallCaps/>
      <w:u w:val="single"/>
    </w:rPr>
  </w:style>
  <w:style w:type="character" w:styleId="TtulodoLivro">
    <w:name w:val="Book Title"/>
    <w:basedOn w:val="Tipodeletrapredefinidodopargrafo"/>
    <w:uiPriority w:val="33"/>
    <w:qFormat/>
    <w:rPr>
      <w:b/>
      <w:bCs/>
      <w:smallCaps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04040" w:themeColor="text1" w:themeTint="BF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pPr>
      <w:outlineLvl w:val="9"/>
    </w:p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table" w:styleId="Tabelacomgrelha">
    <w:name w:val="Table Grid"/>
    <w:basedOn w:val="Tabelanormal"/>
    <w:uiPriority w:val="39"/>
    <w:rsid w:val="00082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elha2-Destaque11">
    <w:name w:val="Tabela de Grelha 2 - Destaque 11"/>
    <w:basedOn w:val="Tabelanormal"/>
    <w:uiPriority w:val="47"/>
    <w:rsid w:val="00082AE8"/>
    <w:pPr>
      <w:spacing w:after="0" w:line="240" w:lineRule="auto"/>
    </w:pPr>
    <w:tblPr>
      <w:tblStyleRowBandSize w:val="1"/>
      <w:tblStyleColBandSize w:val="1"/>
      <w:tblBorders>
        <w:top w:val="single" w:sz="2" w:space="0" w:color="BFE373" w:themeColor="accent1" w:themeTint="99"/>
        <w:bottom w:val="single" w:sz="2" w:space="0" w:color="BFE373" w:themeColor="accent1" w:themeTint="99"/>
        <w:insideH w:val="single" w:sz="2" w:space="0" w:color="BFE373" w:themeColor="accent1" w:themeTint="99"/>
        <w:insideV w:val="single" w:sz="2" w:space="0" w:color="BFE3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E3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E3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D0" w:themeFill="accent1" w:themeFillTint="33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character" w:styleId="Hiperligao">
    <w:name w:val="Hyperlink"/>
    <w:basedOn w:val="Tipodeletrapredefinidodopargrafo"/>
    <w:uiPriority w:val="99"/>
    <w:semiHidden/>
    <w:unhideWhenUsed/>
    <w:rsid w:val="00A41598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A41598"/>
  </w:style>
  <w:style w:type="character" w:customStyle="1" w:styleId="textexposedshow">
    <w:name w:val="text_exposed_show"/>
    <w:basedOn w:val="Tipodeletrapredefinidodopargrafo"/>
    <w:rsid w:val="00B75686"/>
  </w:style>
  <w:style w:type="paragraph" w:styleId="Textodebalo">
    <w:name w:val="Balloon Text"/>
    <w:basedOn w:val="Normal"/>
    <w:link w:val="TextodebaloCarcter"/>
    <w:uiPriority w:val="99"/>
    <w:semiHidden/>
    <w:unhideWhenUsed/>
    <w:rsid w:val="002D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5B1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5B15"/>
  </w:style>
  <w:style w:type="paragraph" w:styleId="Rodap">
    <w:name w:val="footer"/>
    <w:basedOn w:val="Normal"/>
    <w:link w:val="RodapCarcte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5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iteMaria\AppData\Roaming\Microsoft\Templates\Design%20Faceta%20(em%20branco).dotx" TargetMode="External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6CB4F-E30C-4771-94AE-F7169303B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C0AA90-1D7E-4E0A-A01C-EE6358C3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Faceta (em branco)</Template>
  <TotalTime>0</TotalTime>
  <Pages>3</Pages>
  <Words>330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Edite Maria Sequeira Peixoto</dc:creator>
  <cp:lastModifiedBy>Alice</cp:lastModifiedBy>
  <cp:revision>2</cp:revision>
  <cp:lastPrinted>2015-05-19T11:51:00Z</cp:lastPrinted>
  <dcterms:created xsi:type="dcterms:W3CDTF">2018-06-11T19:00:00Z</dcterms:created>
  <dcterms:modified xsi:type="dcterms:W3CDTF">2018-06-11T19:00:00Z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</Properties>
</file>