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5B6" w:rsidRDefault="00F335B6" w:rsidP="00C73BB6">
      <w:pPr>
        <w:pStyle w:val="Ttulo"/>
        <w:ind w:right="-846"/>
        <w:rPr>
          <w:rFonts w:ascii="Britannic Bold" w:hAnsi="Britannic Bold"/>
          <w:color w:val="FF0000"/>
          <w:sz w:val="60"/>
          <w:szCs w:val="60"/>
          <w:lang w:val="pt-PT"/>
        </w:rPr>
      </w:pPr>
      <w:r w:rsidRPr="00671D85">
        <w:rPr>
          <w:rFonts w:ascii="Britannic Bold" w:hAnsi="Britannic Bold"/>
          <w:noProof/>
          <w:color w:val="FF0000"/>
          <w:sz w:val="60"/>
          <w:szCs w:val="60"/>
          <w:lang w:val="pt-PT" w:eastAsia="pt-PT"/>
        </w:rPr>
        <w:drawing>
          <wp:anchor distT="0" distB="0" distL="114300" distR="114300" simplePos="0" relativeHeight="251659776" behindDoc="1" locked="0" layoutInCell="1" allowOverlap="1" wp14:anchorId="0289E758" wp14:editId="7F7CBCAF">
            <wp:simplePos x="0" y="0"/>
            <wp:positionH relativeFrom="column">
              <wp:posOffset>-614680</wp:posOffset>
            </wp:positionH>
            <wp:positionV relativeFrom="paragraph">
              <wp:posOffset>-96520</wp:posOffset>
            </wp:positionV>
            <wp:extent cx="1647825" cy="639445"/>
            <wp:effectExtent l="0" t="0" r="9525" b="8255"/>
            <wp:wrapTight wrapText="bothSides">
              <wp:wrapPolygon edited="0">
                <wp:start x="0" y="0"/>
                <wp:lineTo x="0" y="21235"/>
                <wp:lineTo x="21475" y="21235"/>
                <wp:lineTo x="21475" y="0"/>
                <wp:lineTo x="0" y="0"/>
              </wp:wrapPolygon>
            </wp:wrapTight>
            <wp:docPr id="269" name="Imagem 5" descr="LOGOTIPO FINAL Agrupam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LOGOTIPO FINAL Agrupament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3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4DF9" w:rsidRDefault="00B94DF9" w:rsidP="00C73BB6">
      <w:pPr>
        <w:pStyle w:val="Ttulo"/>
        <w:ind w:right="-846"/>
        <w:rPr>
          <w:rFonts w:ascii="Britannic Bold" w:hAnsi="Britannic Bold"/>
          <w:color w:val="FF0000"/>
          <w:sz w:val="60"/>
          <w:szCs w:val="60"/>
          <w:lang w:val="pt-PT"/>
        </w:rPr>
      </w:pPr>
    </w:p>
    <w:p w:rsidR="007E3426" w:rsidRPr="002E6B6B" w:rsidRDefault="007E3426" w:rsidP="00F335B6">
      <w:pPr>
        <w:pStyle w:val="Ttulo"/>
        <w:ind w:right="-846"/>
        <w:jc w:val="center"/>
        <w:rPr>
          <w:color w:val="0070C0"/>
          <w:sz w:val="60"/>
          <w:szCs w:val="60"/>
          <w:lang w:val="pt-PT"/>
        </w:rPr>
      </w:pPr>
      <w:r w:rsidRPr="00671D85">
        <w:rPr>
          <w:rFonts w:ascii="Britannic Bold" w:hAnsi="Britannic Bold"/>
          <w:color w:val="FF0000"/>
          <w:sz w:val="60"/>
          <w:szCs w:val="60"/>
          <w:lang w:val="pt-PT"/>
        </w:rPr>
        <w:t xml:space="preserve">Parabéns alunos de </w:t>
      </w:r>
      <w:proofErr w:type="gramStart"/>
      <w:r w:rsidRPr="00671D85">
        <w:rPr>
          <w:rFonts w:ascii="Britannic Bold" w:hAnsi="Britannic Bold"/>
          <w:color w:val="FF0000"/>
          <w:sz w:val="60"/>
          <w:szCs w:val="60"/>
          <w:lang w:val="pt-PT"/>
        </w:rPr>
        <w:t>Avanca</w:t>
      </w:r>
      <w:r w:rsidR="00B94DF9">
        <w:rPr>
          <w:rFonts w:ascii="Britannic Bold" w:hAnsi="Britannic Bold"/>
          <w:color w:val="FF0000"/>
          <w:sz w:val="60"/>
          <w:szCs w:val="60"/>
          <w:lang w:val="pt-PT"/>
        </w:rPr>
        <w:t xml:space="preserve"> </w:t>
      </w:r>
      <w:r w:rsidRPr="00671D85">
        <w:rPr>
          <w:rFonts w:ascii="Britannic Bold" w:hAnsi="Britannic Bold"/>
          <w:color w:val="FF0000"/>
          <w:sz w:val="60"/>
          <w:szCs w:val="60"/>
          <w:lang w:val="pt-PT"/>
        </w:rPr>
        <w:t>!</w:t>
      </w:r>
      <w:proofErr w:type="gramEnd"/>
      <w:r w:rsidRPr="00671D85">
        <w:rPr>
          <w:rFonts w:ascii="Britannic Bold" w:hAnsi="Britannic Bold"/>
          <w:color w:val="FF0000"/>
          <w:sz w:val="60"/>
          <w:szCs w:val="60"/>
          <w:lang w:val="pt-PT"/>
        </w:rPr>
        <w:t>!!!</w:t>
      </w:r>
    </w:p>
    <w:p w:rsidR="00B94DF9" w:rsidRDefault="00B94DF9" w:rsidP="00F335B6">
      <w:pPr>
        <w:pStyle w:val="Ttulo"/>
        <w:ind w:right="-138"/>
        <w:jc w:val="center"/>
        <w:rPr>
          <w:color w:val="0070C0"/>
          <w:sz w:val="28"/>
          <w:szCs w:val="28"/>
          <w:lang w:val="pt-PT"/>
        </w:rPr>
      </w:pPr>
    </w:p>
    <w:p w:rsidR="007E3426" w:rsidRDefault="007E3426" w:rsidP="00F335B6">
      <w:pPr>
        <w:pStyle w:val="Ttulo"/>
        <w:ind w:right="-138"/>
        <w:jc w:val="center"/>
        <w:rPr>
          <w:b/>
          <w:color w:val="002060"/>
          <w:lang w:val="pt-PT"/>
        </w:rPr>
      </w:pPr>
      <w:r w:rsidRPr="002B7D96">
        <w:rPr>
          <w:b/>
          <w:color w:val="002060"/>
          <w:lang w:val="pt-PT"/>
        </w:rPr>
        <w:t>2º CICLO</w:t>
      </w:r>
    </w:p>
    <w:p w:rsidR="002B7D96" w:rsidRPr="002B7D96" w:rsidRDefault="00F335B6" w:rsidP="002B7D96">
      <w:pPr>
        <w:rPr>
          <w:lang w:val="pt-PT"/>
        </w:rPr>
      </w:pPr>
      <w:r>
        <w:rPr>
          <w:noProof/>
          <w:lang w:val="pt-PT" w:eastAsia="pt-PT"/>
        </w:rPr>
        <w:drawing>
          <wp:anchor distT="0" distB="0" distL="114300" distR="114300" simplePos="0" relativeHeight="251673088" behindDoc="0" locked="0" layoutInCell="1" allowOverlap="1" wp14:anchorId="16ECFF67" wp14:editId="1D0EE0DF">
            <wp:simplePos x="0" y="0"/>
            <wp:positionH relativeFrom="column">
              <wp:posOffset>3460750</wp:posOffset>
            </wp:positionH>
            <wp:positionV relativeFrom="paragraph">
              <wp:posOffset>13335</wp:posOffset>
            </wp:positionV>
            <wp:extent cx="3117850" cy="1701165"/>
            <wp:effectExtent l="0" t="0" r="6350" b="0"/>
            <wp:wrapNone/>
            <wp:docPr id="8" name="Imagem 8" descr="http://portal.aeas.pt/images/2014_2015/cartaz15_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ortal.aeas.pt/images/2014_2015/cartaz15_p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25" t="39624" r="3429" b="19675"/>
                    <a:stretch/>
                  </pic:blipFill>
                  <pic:spPr bwMode="auto">
                    <a:xfrm>
                      <a:off x="0" y="0"/>
                      <a:ext cx="311785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1105" w:rsidRDefault="00171105" w:rsidP="00F335B6">
      <w:pPr>
        <w:pStyle w:val="Ttulo"/>
        <w:spacing w:line="360" w:lineRule="auto"/>
        <w:ind w:right="-138"/>
        <w:rPr>
          <w:sz w:val="24"/>
          <w:szCs w:val="24"/>
          <w:lang w:val="pt-PT"/>
        </w:rPr>
      </w:pPr>
    </w:p>
    <w:p w:rsidR="00F335B6" w:rsidRDefault="00F335B6" w:rsidP="00F335B6">
      <w:pPr>
        <w:rPr>
          <w:lang w:val="pt-PT"/>
        </w:rPr>
      </w:pPr>
    </w:p>
    <w:p w:rsidR="00F335B6" w:rsidRPr="00F335B6" w:rsidRDefault="00F335B6" w:rsidP="00F335B6">
      <w:pPr>
        <w:rPr>
          <w:lang w:val="pt-PT"/>
        </w:rPr>
      </w:pPr>
    </w:p>
    <w:p w:rsidR="00D847BB" w:rsidRDefault="00082AE8" w:rsidP="002B7D96">
      <w:pPr>
        <w:pStyle w:val="Ttulo"/>
        <w:spacing w:line="360" w:lineRule="auto"/>
        <w:ind w:right="-138" w:hanging="567"/>
        <w:rPr>
          <w:noProof/>
          <w:lang w:val="pt-PT" w:eastAsia="pt-PT"/>
        </w:rPr>
      </w:pPr>
      <w:proofErr w:type="spellStart"/>
      <w:r w:rsidRPr="007E3426">
        <w:rPr>
          <w:color w:val="auto"/>
          <w:sz w:val="48"/>
          <w:szCs w:val="48"/>
          <w:u w:val="single"/>
          <w:lang w:val="pt-PT"/>
        </w:rPr>
        <w:t>SupertMatiK</w:t>
      </w:r>
      <w:proofErr w:type="spellEnd"/>
      <w:r w:rsidR="00114643" w:rsidRPr="007E3426">
        <w:rPr>
          <w:color w:val="auto"/>
          <w:sz w:val="48"/>
          <w:szCs w:val="48"/>
          <w:u w:val="single"/>
          <w:lang w:val="pt-PT"/>
        </w:rPr>
        <w:t xml:space="preserve"> </w:t>
      </w:r>
      <w:r w:rsidR="00115A87">
        <w:rPr>
          <w:color w:val="auto"/>
          <w:sz w:val="48"/>
          <w:szCs w:val="48"/>
          <w:u w:val="single"/>
          <w:lang w:val="pt-PT"/>
        </w:rPr>
        <w:t>2018</w:t>
      </w:r>
      <w:r w:rsidR="00225C53" w:rsidRPr="00225C53">
        <w:rPr>
          <w:noProof/>
          <w:lang w:val="pt-PT" w:eastAsia="pt-PT"/>
        </w:rPr>
        <w:t xml:space="preserve"> </w:t>
      </w:r>
    </w:p>
    <w:p w:rsidR="00171105" w:rsidRDefault="00171105" w:rsidP="00171105">
      <w:pPr>
        <w:rPr>
          <w:lang w:val="pt-PT" w:eastAsia="pt-PT"/>
        </w:rPr>
      </w:pPr>
    </w:p>
    <w:p w:rsidR="00171105" w:rsidRDefault="00171105" w:rsidP="00171105">
      <w:pPr>
        <w:rPr>
          <w:lang w:val="pt-PT" w:eastAsia="pt-PT"/>
        </w:rPr>
      </w:pPr>
    </w:p>
    <w:p w:rsidR="00225C53" w:rsidRPr="00671D85" w:rsidRDefault="00225C53" w:rsidP="00225C53">
      <w:pPr>
        <w:ind w:hanging="567"/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</w:pPr>
      <w:r w:rsidRPr="00671D85"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  <w:t>Cálculo Mental Mundial -</w:t>
      </w:r>
      <w:r w:rsidR="00115A87"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  <w:t xml:space="preserve"> 48 nacionalidades: (Categoria 5</w:t>
      </w:r>
      <w:r w:rsidRPr="00671D85"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  <w:t xml:space="preserve">) </w:t>
      </w:r>
    </w:p>
    <w:p w:rsidR="00225C53" w:rsidRPr="00171105" w:rsidRDefault="00115A87" w:rsidP="00225C5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Martim</w:t>
      </w:r>
      <w:r w:rsidR="00225C53" w:rsidRPr="00171105">
        <w:rPr>
          <w:rFonts w:ascii="Arial" w:hAnsi="Arial" w:cs="Arial"/>
          <w:i/>
          <w:sz w:val="28"/>
          <w:szCs w:val="28"/>
          <w:lang w:val="pt-PT"/>
        </w:rPr>
        <w:t xml:space="preserve"> </w:t>
      </w:r>
      <w:proofErr w:type="gramStart"/>
      <w:r w:rsidR="00F335B6" w:rsidRPr="00F335B6">
        <w:rPr>
          <w:rFonts w:ascii="Arial" w:hAnsi="Arial" w:cs="Arial"/>
          <w:b/>
          <w:i/>
          <w:sz w:val="28"/>
          <w:szCs w:val="28"/>
          <w:lang w:val="pt-PT"/>
        </w:rPr>
        <w:t>Almeida</w:t>
      </w:r>
      <w:r w:rsidR="00225C53" w:rsidRPr="00171105">
        <w:rPr>
          <w:rFonts w:ascii="Arial" w:hAnsi="Arial" w:cs="Arial"/>
          <w:sz w:val="28"/>
          <w:szCs w:val="28"/>
          <w:lang w:val="pt-PT"/>
        </w:rPr>
        <w:t>–</w:t>
      </w:r>
      <w:proofErr w:type="gramEnd"/>
      <w:r w:rsidR="00225C53"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>
        <w:rPr>
          <w:rFonts w:ascii="Arial" w:hAnsi="Arial" w:cs="Arial"/>
          <w:b/>
          <w:sz w:val="28"/>
          <w:szCs w:val="28"/>
          <w:lang w:val="pt-PT"/>
        </w:rPr>
        <w:t>2</w:t>
      </w:r>
      <w:r w:rsidR="00225C53" w:rsidRPr="00171105">
        <w:rPr>
          <w:rFonts w:ascii="Arial" w:hAnsi="Arial" w:cs="Arial"/>
          <w:b/>
          <w:sz w:val="28"/>
          <w:szCs w:val="28"/>
          <w:lang w:val="pt-PT"/>
        </w:rPr>
        <w:t>9º</w:t>
      </w:r>
      <w:r w:rsidR="00225C53"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="00225C53"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="00225C53"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44 870</w:t>
      </w:r>
      <w:r w:rsidR="00225C53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225C53" w:rsidRPr="00171105" w:rsidRDefault="00115A87" w:rsidP="00225C5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Tiago Ribeiro</w:t>
      </w:r>
      <w:r w:rsidR="00225C53" w:rsidRPr="0017110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 w:rsidR="00225C53"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237</w:t>
      </w:r>
      <w:r w:rsidR="00225C53"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="00225C53"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="00225C53"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="00225C53"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44 870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="00225C53" w:rsidRPr="00171105">
        <w:rPr>
          <w:rFonts w:ascii="Arial" w:hAnsi="Arial" w:cs="Arial"/>
          <w:sz w:val="28"/>
          <w:szCs w:val="28"/>
          <w:lang w:val="pt-PT"/>
        </w:rPr>
        <w:t>participantes</w:t>
      </w:r>
    </w:p>
    <w:p w:rsidR="00115A87" w:rsidRDefault="00115A87" w:rsidP="00115A87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Sara Santos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522</w:t>
      </w:r>
      <w:r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44 870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115A87" w:rsidRDefault="00115A87" w:rsidP="00115A87">
      <w:pPr>
        <w:ind w:hanging="567"/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</w:pPr>
    </w:p>
    <w:p w:rsidR="00A956EA" w:rsidRDefault="00A956EA" w:rsidP="00115A87">
      <w:pPr>
        <w:ind w:hanging="567"/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</w:pPr>
    </w:p>
    <w:p w:rsidR="00115A87" w:rsidRPr="00671D85" w:rsidRDefault="00115A87" w:rsidP="00115A87">
      <w:pPr>
        <w:ind w:hanging="567"/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</w:pPr>
      <w:r w:rsidRPr="00671D85"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  <w:t>Cálculo Mental Mundial -</w:t>
      </w:r>
      <w:r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  <w:t xml:space="preserve"> 48 nacionalidades: (Categoria 6</w:t>
      </w:r>
      <w:r w:rsidRPr="00671D85"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  <w:t xml:space="preserve">) </w:t>
      </w:r>
    </w:p>
    <w:p w:rsidR="00115A87" w:rsidRDefault="00115A87" w:rsidP="00115A87">
      <w:pPr>
        <w:spacing w:after="0"/>
        <w:ind w:hanging="567"/>
        <w:rPr>
          <w:rFonts w:ascii="Arial" w:hAnsi="Arial" w:cs="Arial"/>
          <w:b/>
          <w:i/>
          <w:sz w:val="32"/>
          <w:szCs w:val="3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Bruna Rocha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224</w:t>
      </w:r>
      <w:r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42910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  <w:r w:rsidRPr="00115A87">
        <w:rPr>
          <w:rFonts w:ascii="Arial" w:hAnsi="Arial" w:cs="Arial"/>
          <w:b/>
          <w:i/>
          <w:sz w:val="32"/>
          <w:szCs w:val="32"/>
          <w:lang w:val="pt-PT"/>
        </w:rPr>
        <w:t xml:space="preserve"> </w:t>
      </w:r>
    </w:p>
    <w:p w:rsidR="00115A87" w:rsidRDefault="00115A87" w:rsidP="00115A87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Gonçalo Mortágua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231</w:t>
      </w:r>
      <w:r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42910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2255B5" w:rsidRPr="00171105" w:rsidRDefault="002255B5" w:rsidP="00115A87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 w:rsidRPr="002255B5">
        <w:rPr>
          <w:rFonts w:ascii="Arial" w:hAnsi="Arial" w:cs="Arial"/>
          <w:b/>
          <w:i/>
          <w:sz w:val="32"/>
          <w:szCs w:val="32"/>
          <w:lang w:val="pt-PT"/>
        </w:rPr>
        <w:t>Simão Brito</w:t>
      </w:r>
      <w:r w:rsidRPr="002255B5">
        <w:rPr>
          <w:rFonts w:ascii="Arial" w:hAnsi="Arial" w:cs="Arial"/>
          <w:sz w:val="28"/>
          <w:szCs w:val="28"/>
          <w:lang w:val="pt-PT"/>
        </w:rPr>
        <w:t xml:space="preserve"> – </w:t>
      </w:r>
      <w:r w:rsidRPr="002255B5">
        <w:rPr>
          <w:rFonts w:ascii="Arial" w:hAnsi="Arial" w:cs="Arial"/>
          <w:b/>
          <w:sz w:val="28"/>
          <w:szCs w:val="28"/>
          <w:lang w:val="pt-PT"/>
        </w:rPr>
        <w:t>539º Lugar</w:t>
      </w:r>
      <w:r w:rsidRPr="002255B5">
        <w:rPr>
          <w:rFonts w:ascii="Arial" w:hAnsi="Arial" w:cs="Arial"/>
          <w:sz w:val="28"/>
          <w:szCs w:val="28"/>
          <w:lang w:val="pt-PT"/>
        </w:rPr>
        <w:t xml:space="preserve"> em 42910 participantes</w:t>
      </w:r>
    </w:p>
    <w:p w:rsidR="00171105" w:rsidRDefault="00171105" w:rsidP="00D06CC9">
      <w:pPr>
        <w:rPr>
          <w:rFonts w:ascii="Arial" w:eastAsiaTheme="majorEastAsia" w:hAnsi="Arial" w:cs="Arial"/>
          <w:color w:val="0070C0"/>
          <w:sz w:val="28"/>
          <w:szCs w:val="28"/>
          <w:lang w:val="pt-PT"/>
        </w:rPr>
      </w:pPr>
    </w:p>
    <w:p w:rsidR="00A956EA" w:rsidRDefault="00A956EA" w:rsidP="00D06CC9">
      <w:pPr>
        <w:rPr>
          <w:rFonts w:ascii="Arial" w:eastAsiaTheme="majorEastAsia" w:hAnsi="Arial" w:cs="Arial"/>
          <w:color w:val="0070C0"/>
          <w:sz w:val="28"/>
          <w:szCs w:val="28"/>
          <w:lang w:val="pt-PT"/>
        </w:rPr>
      </w:pPr>
    </w:p>
    <w:p w:rsidR="00671D85" w:rsidRPr="00671D85" w:rsidRDefault="00671D85" w:rsidP="00671D85">
      <w:pPr>
        <w:ind w:right="-138" w:hanging="567"/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</w:pPr>
      <w:proofErr w:type="spellStart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Quiz</w:t>
      </w:r>
      <w:proofErr w:type="spellEnd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 xml:space="preserve"> – História de Portugal (Categoria 5)</w:t>
      </w:r>
    </w:p>
    <w:p w:rsidR="00671D85" w:rsidRPr="00171105" w:rsidRDefault="00F41B40" w:rsidP="00671D85">
      <w:pPr>
        <w:spacing w:after="0"/>
        <w:ind w:hanging="567"/>
        <w:rPr>
          <w:rFonts w:ascii="Arial" w:hAnsi="Arial" w:cs="Arial"/>
          <w:i/>
          <w:sz w:val="28"/>
          <w:szCs w:val="28"/>
          <w:lang w:val="pt-PT"/>
        </w:rPr>
      </w:pPr>
      <w:r w:rsidRPr="00F41B40">
        <w:rPr>
          <w:rFonts w:ascii="Arial" w:hAnsi="Arial" w:cs="Arial"/>
          <w:b/>
          <w:i/>
          <w:sz w:val="32"/>
          <w:szCs w:val="32"/>
          <w:lang w:val="pt-PT"/>
        </w:rPr>
        <w:t>Letícia Almeida</w:t>
      </w:r>
      <w:r>
        <w:rPr>
          <w:rFonts w:ascii="Arial" w:hAnsi="Arial" w:cs="Arial"/>
          <w:sz w:val="28"/>
          <w:szCs w:val="28"/>
          <w:lang w:val="pt-PT"/>
        </w:rPr>
        <w:t xml:space="preserve"> 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20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4392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671D85" w:rsidRDefault="00F41B40" w:rsidP="00671D85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Sónia Monteiro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5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 xml:space="preserve">7º Lugar 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4392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F41B40" w:rsidRDefault="00F41B40" w:rsidP="00F41B40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Bernardo Pina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59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4392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671D85" w:rsidRDefault="00671D85" w:rsidP="002255B5">
      <w:pPr>
        <w:spacing w:after="0"/>
        <w:rPr>
          <w:rFonts w:ascii="Arial" w:hAnsi="Arial" w:cs="Arial"/>
          <w:i/>
          <w:sz w:val="28"/>
          <w:szCs w:val="28"/>
          <w:lang w:val="pt-PT"/>
        </w:rPr>
      </w:pPr>
    </w:p>
    <w:p w:rsidR="00A956EA" w:rsidRDefault="00A956EA" w:rsidP="002255B5">
      <w:pPr>
        <w:spacing w:after="0"/>
        <w:rPr>
          <w:rFonts w:ascii="Arial" w:hAnsi="Arial" w:cs="Arial"/>
          <w:i/>
          <w:sz w:val="28"/>
          <w:szCs w:val="28"/>
          <w:lang w:val="pt-PT"/>
        </w:rPr>
      </w:pPr>
    </w:p>
    <w:p w:rsidR="00A956EA" w:rsidRPr="00171105" w:rsidRDefault="00A956EA" w:rsidP="002255B5">
      <w:pPr>
        <w:spacing w:after="0"/>
        <w:rPr>
          <w:rFonts w:ascii="Arial" w:hAnsi="Arial" w:cs="Arial"/>
          <w:i/>
          <w:sz w:val="28"/>
          <w:szCs w:val="28"/>
          <w:lang w:val="pt-PT"/>
        </w:rPr>
      </w:pPr>
    </w:p>
    <w:p w:rsidR="00671D85" w:rsidRPr="00671D85" w:rsidRDefault="00671D85" w:rsidP="00671D85">
      <w:pPr>
        <w:ind w:right="-138" w:hanging="567"/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</w:pPr>
      <w:proofErr w:type="spellStart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lastRenderedPageBreak/>
        <w:t>Quiz</w:t>
      </w:r>
      <w:proofErr w:type="spellEnd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 xml:space="preserve"> – História de Portugal (Categoria 6)</w:t>
      </w:r>
    </w:p>
    <w:p w:rsidR="00671D85" w:rsidRPr="00171105" w:rsidRDefault="00F41B40" w:rsidP="00671D85">
      <w:pPr>
        <w:spacing w:after="0"/>
        <w:ind w:hanging="567"/>
        <w:rPr>
          <w:rFonts w:ascii="Arial" w:hAnsi="Arial" w:cs="Arial"/>
          <w:i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Inês Relvas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16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4464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671D85" w:rsidRDefault="00F41B40" w:rsidP="00671D85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Andreia Silva</w:t>
      </w:r>
      <w:r w:rsidR="00671D85" w:rsidRPr="0017110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26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4464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F41B40" w:rsidRDefault="00F41B40" w:rsidP="00F41B40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Daniela Cardoso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45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4464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671D85" w:rsidRDefault="00671D85" w:rsidP="00F41B40">
      <w:pPr>
        <w:rPr>
          <w:rFonts w:ascii="Arial" w:eastAsiaTheme="majorEastAsia" w:hAnsi="Arial" w:cs="Arial"/>
          <w:color w:val="0070C0"/>
          <w:sz w:val="28"/>
          <w:szCs w:val="28"/>
          <w:lang w:val="pt-PT"/>
        </w:rPr>
      </w:pPr>
    </w:p>
    <w:p w:rsidR="00A956EA" w:rsidRDefault="00A956EA" w:rsidP="00F41B40">
      <w:pPr>
        <w:rPr>
          <w:rFonts w:ascii="Arial" w:eastAsiaTheme="majorEastAsia" w:hAnsi="Arial" w:cs="Arial"/>
          <w:color w:val="0070C0"/>
          <w:sz w:val="28"/>
          <w:szCs w:val="28"/>
          <w:lang w:val="pt-PT"/>
        </w:rPr>
      </w:pPr>
    </w:p>
    <w:p w:rsidR="00CB4CAC" w:rsidRPr="00671D85" w:rsidRDefault="007E3426" w:rsidP="00C90945">
      <w:pPr>
        <w:ind w:hanging="567"/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</w:pPr>
      <w:proofErr w:type="spellStart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Quiz</w:t>
      </w:r>
      <w:proofErr w:type="spellEnd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 xml:space="preserve"> – Língua Portuguesa (Categoria 5)</w:t>
      </w:r>
    </w:p>
    <w:p w:rsidR="007E3426" w:rsidRDefault="0031022D" w:rsidP="002255B5">
      <w:pPr>
        <w:spacing w:after="0" w:line="240" w:lineRule="auto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 xml:space="preserve">Martim Almeida </w:t>
      </w:r>
      <w:r w:rsidR="007E3426" w:rsidRPr="00171105">
        <w:rPr>
          <w:rFonts w:ascii="Arial" w:hAnsi="Arial" w:cs="Arial"/>
          <w:i/>
          <w:sz w:val="28"/>
          <w:szCs w:val="28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1</w:t>
      </w:r>
      <w:r w:rsidR="007E3426"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4050</w:t>
      </w:r>
      <w:r w:rsidR="007E3426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31022D" w:rsidRDefault="0031022D" w:rsidP="002255B5">
      <w:pPr>
        <w:spacing w:after="0" w:line="240" w:lineRule="auto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Luana Machado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30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4050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31022D" w:rsidRDefault="0031022D" w:rsidP="002255B5">
      <w:pPr>
        <w:spacing w:after="0" w:line="240" w:lineRule="auto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José Pinheiro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37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4050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31022D" w:rsidRDefault="0031022D" w:rsidP="00C90945">
      <w:pPr>
        <w:ind w:right="-138" w:hanging="567"/>
        <w:rPr>
          <w:rFonts w:ascii="Arial" w:hAnsi="Arial" w:cs="Arial"/>
          <w:i/>
          <w:sz w:val="28"/>
          <w:szCs w:val="28"/>
          <w:lang w:val="pt-PT"/>
        </w:rPr>
      </w:pPr>
    </w:p>
    <w:p w:rsidR="00A956EA" w:rsidRDefault="00A956EA" w:rsidP="00C90945">
      <w:pPr>
        <w:ind w:right="-138" w:hanging="567"/>
        <w:rPr>
          <w:rFonts w:ascii="Arial" w:hAnsi="Arial" w:cs="Arial"/>
          <w:i/>
          <w:sz w:val="28"/>
          <w:szCs w:val="28"/>
          <w:lang w:val="pt-PT"/>
        </w:rPr>
      </w:pPr>
    </w:p>
    <w:p w:rsidR="00C63432" w:rsidRPr="00671D85" w:rsidRDefault="007E3426" w:rsidP="00C90945">
      <w:pPr>
        <w:ind w:right="-138" w:hanging="567"/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</w:pPr>
      <w:proofErr w:type="spellStart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Quiz</w:t>
      </w:r>
      <w:proofErr w:type="spellEnd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 xml:space="preserve"> – Língua Portuguesa (Categoria 6)</w:t>
      </w:r>
    </w:p>
    <w:p w:rsidR="0031022D" w:rsidRDefault="0031022D" w:rsidP="002255B5">
      <w:pPr>
        <w:spacing w:after="0" w:line="240" w:lineRule="auto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Daniela Pais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23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4275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31022D" w:rsidRDefault="0031022D" w:rsidP="002255B5">
      <w:pPr>
        <w:spacing w:after="0" w:line="240" w:lineRule="auto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Filipe Silva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38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4275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31022D" w:rsidRDefault="0031022D" w:rsidP="002255B5">
      <w:pPr>
        <w:spacing w:after="0" w:line="240" w:lineRule="auto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Sofia Pinto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51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4275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671D85" w:rsidRDefault="00671D85" w:rsidP="00C90945">
      <w:pPr>
        <w:ind w:hanging="567"/>
        <w:rPr>
          <w:rFonts w:ascii="Arial" w:hAnsi="Arial" w:cs="Arial"/>
          <w:i/>
          <w:sz w:val="28"/>
          <w:szCs w:val="28"/>
          <w:lang w:val="pt-PT"/>
        </w:rPr>
      </w:pPr>
    </w:p>
    <w:p w:rsidR="00A956EA" w:rsidRDefault="00A956EA" w:rsidP="00C90945">
      <w:pPr>
        <w:ind w:hanging="567"/>
        <w:rPr>
          <w:rFonts w:ascii="Arial" w:hAnsi="Arial" w:cs="Arial"/>
          <w:i/>
          <w:sz w:val="28"/>
          <w:szCs w:val="28"/>
          <w:lang w:val="pt-PT"/>
        </w:rPr>
      </w:pPr>
    </w:p>
    <w:p w:rsidR="00671D85" w:rsidRPr="00671D85" w:rsidRDefault="00671D85" w:rsidP="00671D85">
      <w:pPr>
        <w:ind w:hanging="567"/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</w:pPr>
      <w:proofErr w:type="spellStart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Quiz</w:t>
      </w:r>
      <w:proofErr w:type="spellEnd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 xml:space="preserve"> – Matemática Ibérico: (Categoria 5)</w:t>
      </w:r>
    </w:p>
    <w:p w:rsidR="00671D85" w:rsidRPr="00171105" w:rsidRDefault="00CB23F5" w:rsidP="00671D85">
      <w:pPr>
        <w:spacing w:after="0"/>
        <w:ind w:hanging="567"/>
        <w:rPr>
          <w:rFonts w:ascii="Arial" w:hAnsi="Arial" w:cs="Arial"/>
          <w:i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Martim</w:t>
      </w:r>
      <w:r w:rsidR="0031022D">
        <w:rPr>
          <w:rFonts w:ascii="Arial" w:hAnsi="Arial" w:cs="Arial"/>
          <w:b/>
          <w:i/>
          <w:sz w:val="32"/>
          <w:szCs w:val="32"/>
          <w:lang w:val="pt-PT"/>
        </w:rPr>
        <w:t xml:space="preserve"> Almeida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– </w:t>
      </w:r>
      <w:r>
        <w:rPr>
          <w:rFonts w:ascii="Arial" w:hAnsi="Arial" w:cs="Arial"/>
          <w:b/>
          <w:sz w:val="28"/>
          <w:szCs w:val="28"/>
          <w:lang w:val="pt-PT"/>
        </w:rPr>
        <w:t>1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="00671D85" w:rsidRPr="00171105">
        <w:rPr>
          <w:rFonts w:ascii="Arial" w:hAnsi="Arial" w:cs="Arial"/>
          <w:sz w:val="28"/>
          <w:szCs w:val="28"/>
          <w:lang w:val="pt-PT"/>
        </w:rPr>
        <w:t>em</w:t>
      </w:r>
      <w:r>
        <w:rPr>
          <w:rFonts w:ascii="Arial" w:hAnsi="Arial" w:cs="Arial"/>
          <w:sz w:val="28"/>
          <w:szCs w:val="28"/>
          <w:lang w:val="pt-PT"/>
        </w:rPr>
        <w:t xml:space="preserve"> 3975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671D85" w:rsidRDefault="00CB23F5" w:rsidP="00671D85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 xml:space="preserve">Gustavo </w:t>
      </w:r>
      <w:r w:rsidR="002255B5">
        <w:rPr>
          <w:rFonts w:ascii="Arial" w:hAnsi="Arial" w:cs="Arial"/>
          <w:b/>
          <w:i/>
          <w:sz w:val="32"/>
          <w:szCs w:val="32"/>
          <w:lang w:val="pt-PT"/>
        </w:rPr>
        <w:t xml:space="preserve">Oliveira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7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 w:rsidR="00D06CC9">
        <w:rPr>
          <w:rFonts w:ascii="Arial" w:hAnsi="Arial" w:cs="Arial"/>
          <w:sz w:val="28"/>
          <w:szCs w:val="28"/>
          <w:lang w:val="pt-PT"/>
        </w:rPr>
        <w:t>3975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D06CC9" w:rsidRDefault="00D06CC9" w:rsidP="00D06CC9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 xml:space="preserve">Orlando Vieira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 w:rsidRPr="002255B5">
        <w:rPr>
          <w:rFonts w:ascii="Arial" w:hAnsi="Arial" w:cs="Arial"/>
          <w:b/>
          <w:sz w:val="28"/>
          <w:szCs w:val="28"/>
          <w:lang w:val="pt-PT"/>
        </w:rPr>
        <w:t>47</w:t>
      </w:r>
      <w:r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>3975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D06CC9" w:rsidRDefault="00D06CC9" w:rsidP="00671D85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</w:p>
    <w:p w:rsidR="00671D85" w:rsidRPr="00171105" w:rsidRDefault="00671D85" w:rsidP="00671D85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</w:p>
    <w:p w:rsidR="00671D85" w:rsidRPr="00671D85" w:rsidRDefault="00671D85" w:rsidP="00671D85">
      <w:pPr>
        <w:ind w:hanging="567"/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</w:pPr>
      <w:proofErr w:type="spellStart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Quiz</w:t>
      </w:r>
      <w:proofErr w:type="spellEnd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 xml:space="preserve"> – Matemática Ibérico: (Categoria 6)</w:t>
      </w:r>
    </w:p>
    <w:p w:rsidR="00671D85" w:rsidRPr="00171105" w:rsidRDefault="00D06CC9" w:rsidP="00671D85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Daniela Pais</w:t>
      </w:r>
      <w:r w:rsidR="00671D85" w:rsidRPr="0017110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2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>3º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 xml:space="preserve">4350 </w:t>
      </w:r>
      <w:r w:rsidR="00671D85" w:rsidRPr="00171105">
        <w:rPr>
          <w:rFonts w:ascii="Arial" w:hAnsi="Arial" w:cs="Arial"/>
          <w:sz w:val="28"/>
          <w:szCs w:val="28"/>
          <w:lang w:val="pt-PT"/>
        </w:rPr>
        <w:t>participantes</w:t>
      </w:r>
    </w:p>
    <w:p w:rsidR="00671D85" w:rsidRDefault="00D06CC9" w:rsidP="00671D85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Bruna Rocha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– </w:t>
      </w:r>
      <w:r>
        <w:rPr>
          <w:rFonts w:ascii="Arial" w:hAnsi="Arial" w:cs="Arial"/>
          <w:b/>
          <w:sz w:val="28"/>
          <w:szCs w:val="28"/>
          <w:lang w:val="pt-PT"/>
        </w:rPr>
        <w:t>30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4350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D06CC9" w:rsidRPr="00171105" w:rsidRDefault="00D06CC9" w:rsidP="00D06CC9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Gonçalo Mortágua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– </w:t>
      </w:r>
      <w:r>
        <w:rPr>
          <w:rFonts w:ascii="Arial" w:hAnsi="Arial" w:cs="Arial"/>
          <w:b/>
          <w:sz w:val="28"/>
          <w:szCs w:val="28"/>
          <w:lang w:val="pt-PT"/>
        </w:rPr>
        <w:t>39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4350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D06CC9" w:rsidRDefault="00D06CC9" w:rsidP="00671D85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</w:p>
    <w:p w:rsidR="00A956EA" w:rsidRDefault="00A956EA" w:rsidP="00671D85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</w:p>
    <w:p w:rsidR="00D06CC9" w:rsidRPr="00671D85" w:rsidRDefault="00D06CC9" w:rsidP="00D06CC9">
      <w:pPr>
        <w:ind w:hanging="567"/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</w:pPr>
      <w:proofErr w:type="spellStart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Quiz</w:t>
      </w:r>
      <w:proofErr w:type="spellEnd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 xml:space="preserve"> – </w:t>
      </w:r>
      <w:r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Ciências da Natureza</w:t>
      </w:r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: (Categoria 5)</w:t>
      </w:r>
    </w:p>
    <w:p w:rsidR="00F335B6" w:rsidRPr="00F335B6" w:rsidRDefault="00F335B6" w:rsidP="00D06CC9">
      <w:pPr>
        <w:spacing w:after="0"/>
        <w:ind w:hanging="567"/>
        <w:rPr>
          <w:rFonts w:ascii="Arial" w:hAnsi="Arial" w:cs="Arial"/>
          <w:i/>
          <w:sz w:val="28"/>
          <w:szCs w:val="28"/>
          <w:lang w:val="pt-PT"/>
        </w:rPr>
      </w:pPr>
      <w:r w:rsidRPr="00F335B6">
        <w:rPr>
          <w:rFonts w:ascii="Arial" w:hAnsi="Arial" w:cs="Arial"/>
          <w:b/>
          <w:i/>
          <w:sz w:val="28"/>
          <w:szCs w:val="28"/>
          <w:lang w:val="pt-PT"/>
        </w:rPr>
        <w:t xml:space="preserve">Pedro Lopes – </w:t>
      </w:r>
      <w:r w:rsidRPr="00F335B6">
        <w:rPr>
          <w:rFonts w:ascii="Arial" w:hAnsi="Arial" w:cs="Arial"/>
          <w:b/>
          <w:sz w:val="28"/>
          <w:szCs w:val="28"/>
          <w:lang w:val="pt-PT"/>
        </w:rPr>
        <w:t xml:space="preserve">7º Lugar </w:t>
      </w:r>
      <w:r w:rsidRPr="00F335B6">
        <w:rPr>
          <w:rFonts w:ascii="Arial" w:hAnsi="Arial" w:cs="Arial"/>
          <w:sz w:val="28"/>
          <w:szCs w:val="28"/>
          <w:lang w:val="pt-PT"/>
        </w:rPr>
        <w:t>em 5929 participantes</w:t>
      </w:r>
    </w:p>
    <w:p w:rsidR="00D06CC9" w:rsidRPr="00171105" w:rsidRDefault="00D06CC9" w:rsidP="00D06CC9">
      <w:pPr>
        <w:spacing w:after="0"/>
        <w:ind w:hanging="567"/>
        <w:rPr>
          <w:rFonts w:ascii="Arial" w:hAnsi="Arial" w:cs="Arial"/>
          <w:i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Martim</w:t>
      </w:r>
      <w:r w:rsidR="00894B45">
        <w:rPr>
          <w:rFonts w:ascii="Arial" w:hAnsi="Arial" w:cs="Arial"/>
          <w:b/>
          <w:i/>
          <w:sz w:val="32"/>
          <w:szCs w:val="32"/>
          <w:lang w:val="pt-PT"/>
        </w:rPr>
        <w:t xml:space="preserve"> Almeida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– </w:t>
      </w:r>
      <w:r>
        <w:rPr>
          <w:rFonts w:ascii="Arial" w:hAnsi="Arial" w:cs="Arial"/>
          <w:b/>
          <w:sz w:val="28"/>
          <w:szCs w:val="28"/>
          <w:lang w:val="pt-PT"/>
        </w:rPr>
        <w:t>11</w:t>
      </w:r>
      <w:r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Pr="00171105">
        <w:rPr>
          <w:rFonts w:ascii="Arial" w:hAnsi="Arial" w:cs="Arial"/>
          <w:sz w:val="28"/>
          <w:szCs w:val="28"/>
          <w:lang w:val="pt-PT"/>
        </w:rPr>
        <w:t>em</w:t>
      </w:r>
      <w:r>
        <w:rPr>
          <w:rFonts w:ascii="Arial" w:hAnsi="Arial" w:cs="Arial"/>
          <w:sz w:val="28"/>
          <w:szCs w:val="28"/>
          <w:lang w:val="pt-PT"/>
        </w:rPr>
        <w:t xml:space="preserve"> 5929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D06CC9" w:rsidRDefault="00D06CC9" w:rsidP="00D06CC9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 xml:space="preserve">Francisco </w:t>
      </w:r>
      <w:r w:rsidR="002255B5">
        <w:rPr>
          <w:rFonts w:ascii="Arial" w:hAnsi="Arial" w:cs="Arial"/>
          <w:b/>
          <w:i/>
          <w:sz w:val="32"/>
          <w:szCs w:val="32"/>
          <w:lang w:val="pt-PT"/>
        </w:rPr>
        <w:t xml:space="preserve">Garrido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 w:rsidRPr="00D06CC9">
        <w:rPr>
          <w:rFonts w:ascii="Arial" w:hAnsi="Arial" w:cs="Arial"/>
          <w:b/>
          <w:sz w:val="28"/>
          <w:szCs w:val="28"/>
          <w:lang w:val="pt-PT"/>
        </w:rPr>
        <w:t>31</w:t>
      </w:r>
      <w:r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 xml:space="preserve">5929 </w:t>
      </w:r>
      <w:r w:rsidRPr="00171105">
        <w:rPr>
          <w:rFonts w:ascii="Arial" w:hAnsi="Arial" w:cs="Arial"/>
          <w:sz w:val="28"/>
          <w:szCs w:val="28"/>
          <w:lang w:val="pt-PT"/>
        </w:rPr>
        <w:t>participantes</w:t>
      </w:r>
    </w:p>
    <w:p w:rsidR="00D06CC9" w:rsidRPr="00171105" w:rsidRDefault="00D06CC9" w:rsidP="002255B5">
      <w:pPr>
        <w:spacing w:after="0"/>
        <w:rPr>
          <w:rFonts w:ascii="Arial" w:hAnsi="Arial" w:cs="Arial"/>
          <w:sz w:val="28"/>
          <w:szCs w:val="28"/>
          <w:lang w:val="pt-PT"/>
        </w:rPr>
      </w:pPr>
    </w:p>
    <w:p w:rsidR="00D06CC9" w:rsidRPr="00671D85" w:rsidRDefault="00D06CC9" w:rsidP="00D06CC9">
      <w:pPr>
        <w:ind w:hanging="567"/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</w:pPr>
      <w:proofErr w:type="spellStart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lastRenderedPageBreak/>
        <w:t>Quiz</w:t>
      </w:r>
      <w:proofErr w:type="spellEnd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 xml:space="preserve"> – </w:t>
      </w:r>
      <w:r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Ciências da Natureza: (Categoria 6</w:t>
      </w:r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)</w:t>
      </w:r>
    </w:p>
    <w:p w:rsidR="00D06CC9" w:rsidRPr="00171105" w:rsidRDefault="00D06CC9" w:rsidP="00D06CC9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Sofia Pinto</w:t>
      </w:r>
      <w:r w:rsidRPr="0017110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17</w:t>
      </w:r>
      <w:r w:rsidRPr="00171105">
        <w:rPr>
          <w:rFonts w:ascii="Arial" w:hAnsi="Arial" w:cs="Arial"/>
          <w:b/>
          <w:sz w:val="28"/>
          <w:szCs w:val="28"/>
          <w:lang w:val="pt-PT"/>
        </w:rPr>
        <w:t>º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rFonts w:ascii="Arial" w:hAnsi="Arial" w:cs="Arial"/>
          <w:sz w:val="28"/>
          <w:szCs w:val="28"/>
          <w:lang w:val="pt-PT"/>
        </w:rPr>
        <w:t xml:space="preserve">5544 </w:t>
      </w:r>
      <w:r w:rsidRPr="00171105">
        <w:rPr>
          <w:rFonts w:ascii="Arial" w:hAnsi="Arial" w:cs="Arial"/>
          <w:sz w:val="28"/>
          <w:szCs w:val="28"/>
          <w:lang w:val="pt-PT"/>
        </w:rPr>
        <w:t>participantes</w:t>
      </w:r>
    </w:p>
    <w:p w:rsidR="00D06CC9" w:rsidRDefault="00D06CC9" w:rsidP="00D06CC9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Fabiana Valente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– </w:t>
      </w:r>
      <w:r>
        <w:rPr>
          <w:rFonts w:ascii="Arial" w:hAnsi="Arial" w:cs="Arial"/>
          <w:b/>
          <w:sz w:val="28"/>
          <w:szCs w:val="28"/>
          <w:lang w:val="pt-PT"/>
        </w:rPr>
        <w:t>47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5544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D06CC9" w:rsidRPr="00171105" w:rsidRDefault="00D06CC9" w:rsidP="00D06CC9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 xml:space="preserve">Ana Carolina </w:t>
      </w:r>
      <w:r w:rsidR="00A956EA">
        <w:rPr>
          <w:rFonts w:ascii="Arial" w:hAnsi="Arial" w:cs="Arial"/>
          <w:b/>
          <w:i/>
          <w:sz w:val="32"/>
          <w:szCs w:val="32"/>
          <w:lang w:val="pt-PT"/>
        </w:rPr>
        <w:t xml:space="preserve">Chícharo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– </w:t>
      </w:r>
      <w:r>
        <w:rPr>
          <w:rFonts w:ascii="Arial" w:hAnsi="Arial" w:cs="Arial"/>
          <w:b/>
          <w:sz w:val="28"/>
          <w:szCs w:val="28"/>
          <w:lang w:val="pt-PT"/>
        </w:rPr>
        <w:t>61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5544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671D85" w:rsidRDefault="00671D85" w:rsidP="0031022D">
      <w:pPr>
        <w:rPr>
          <w:rFonts w:ascii="Arial" w:hAnsi="Arial" w:cs="Arial"/>
          <w:i/>
          <w:sz w:val="28"/>
          <w:szCs w:val="28"/>
          <w:lang w:val="pt-PT"/>
        </w:rPr>
      </w:pPr>
    </w:p>
    <w:p w:rsidR="00A956EA" w:rsidRPr="00171105" w:rsidRDefault="00A956EA" w:rsidP="0031022D">
      <w:pPr>
        <w:rPr>
          <w:rFonts w:ascii="Arial" w:hAnsi="Arial" w:cs="Arial"/>
          <w:i/>
          <w:sz w:val="28"/>
          <w:szCs w:val="28"/>
          <w:lang w:val="pt-PT"/>
        </w:rPr>
      </w:pPr>
      <w:bookmarkStart w:id="0" w:name="_GoBack"/>
      <w:bookmarkEnd w:id="0"/>
    </w:p>
    <w:p w:rsidR="00C73BB6" w:rsidRPr="00671D85" w:rsidRDefault="00C73BB6" w:rsidP="00C90945">
      <w:pPr>
        <w:ind w:hanging="567"/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</w:pPr>
      <w:proofErr w:type="spellStart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>Quiz</w:t>
      </w:r>
      <w:proofErr w:type="spellEnd"/>
      <w:r w:rsidRPr="00671D85">
        <w:rPr>
          <w:rFonts w:asciiTheme="majorHAnsi" w:eastAsiaTheme="majorEastAsia" w:hAnsiTheme="majorHAnsi" w:cs="Arial"/>
          <w:b/>
          <w:color w:val="0070C0"/>
          <w:sz w:val="32"/>
          <w:szCs w:val="32"/>
          <w:lang w:val="pt-PT"/>
        </w:rPr>
        <w:t xml:space="preserve"> – Vocabulário Inglês: (Categoria 6)</w:t>
      </w:r>
    </w:p>
    <w:p w:rsidR="004C5132" w:rsidRPr="004C5132" w:rsidRDefault="004C5132" w:rsidP="004C5132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 xml:space="preserve">João Gabriel </w:t>
      </w:r>
      <w:proofErr w:type="spellStart"/>
      <w:r>
        <w:rPr>
          <w:rFonts w:ascii="Arial" w:hAnsi="Arial" w:cs="Arial"/>
          <w:b/>
          <w:i/>
          <w:sz w:val="32"/>
          <w:szCs w:val="32"/>
          <w:lang w:val="pt-PT"/>
        </w:rPr>
        <w:t>Manzanille</w:t>
      </w:r>
      <w:proofErr w:type="spellEnd"/>
      <w:r>
        <w:rPr>
          <w:rFonts w:ascii="Arial" w:hAnsi="Arial" w:cs="Arial"/>
          <w:b/>
          <w:i/>
          <w:sz w:val="32"/>
          <w:szCs w:val="32"/>
          <w:lang w:val="pt-PT"/>
        </w:rPr>
        <w:t xml:space="preserve"> 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69</w:t>
      </w:r>
      <w:r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6391</w:t>
      </w:r>
      <w:r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C73BB6" w:rsidRDefault="004C5132" w:rsidP="00C43920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Filipe José Silva</w:t>
      </w:r>
      <w:r w:rsidR="00C73BB6" w:rsidRPr="00171105">
        <w:rPr>
          <w:rFonts w:ascii="Arial" w:hAnsi="Arial" w:cs="Arial"/>
          <w:sz w:val="28"/>
          <w:szCs w:val="28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72</w:t>
      </w:r>
      <w:r w:rsidR="00C73BB6"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6391</w:t>
      </w:r>
      <w:r w:rsidR="00C73BB6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671D85" w:rsidRPr="00171105" w:rsidRDefault="004C5132" w:rsidP="00671D85">
      <w:pPr>
        <w:spacing w:after="0"/>
        <w:ind w:hanging="567"/>
        <w:rPr>
          <w:rFonts w:ascii="Arial" w:hAnsi="Arial" w:cs="Arial"/>
          <w:i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Bernardo Almeida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77</w:t>
      </w:r>
      <w:r w:rsidR="00671D85" w:rsidRPr="00171105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>
        <w:rPr>
          <w:rFonts w:ascii="Arial" w:hAnsi="Arial" w:cs="Arial"/>
          <w:sz w:val="28"/>
          <w:szCs w:val="28"/>
          <w:lang w:val="pt-PT"/>
        </w:rPr>
        <w:t>em 6391</w:t>
      </w:r>
      <w:r w:rsidR="00671D85" w:rsidRPr="00171105">
        <w:rPr>
          <w:rFonts w:ascii="Arial" w:hAnsi="Arial" w:cs="Arial"/>
          <w:sz w:val="28"/>
          <w:szCs w:val="28"/>
          <w:lang w:val="pt-PT"/>
        </w:rPr>
        <w:t xml:space="preserve"> participantes</w:t>
      </w:r>
    </w:p>
    <w:p w:rsidR="00671D85" w:rsidRPr="00171105" w:rsidRDefault="00671D85" w:rsidP="00C43920">
      <w:pPr>
        <w:spacing w:after="0"/>
        <w:ind w:hanging="567"/>
        <w:rPr>
          <w:rFonts w:ascii="Arial" w:hAnsi="Arial" w:cs="Arial"/>
          <w:i/>
          <w:sz w:val="28"/>
          <w:szCs w:val="28"/>
          <w:lang w:val="pt-PT"/>
        </w:rPr>
      </w:pPr>
    </w:p>
    <w:p w:rsidR="00671D85" w:rsidRDefault="00B94DF9" w:rsidP="00C73BB6">
      <w:pPr>
        <w:pStyle w:val="Ttulo"/>
        <w:ind w:right="-846"/>
        <w:rPr>
          <w:i/>
          <w:color w:val="3E7718" w:themeColor="accent2" w:themeShade="BF"/>
          <w:sz w:val="60"/>
          <w:szCs w:val="60"/>
          <w:lang w:val="pt-PT"/>
        </w:rPr>
      </w:pPr>
      <w:r>
        <w:rPr>
          <w:i/>
          <w:noProof/>
          <w:color w:val="3E7718" w:themeColor="accent2" w:themeShade="BF"/>
          <w:sz w:val="60"/>
          <w:szCs w:val="60"/>
          <w:lang w:val="pt-PT" w:eastAsia="pt-P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-283779</wp:posOffset>
                </wp:positionH>
                <wp:positionV relativeFrom="paragraph">
                  <wp:posOffset>131511</wp:posOffset>
                </wp:positionV>
                <wp:extent cx="6180082" cy="47296"/>
                <wp:effectExtent l="38100" t="19050" r="68580" b="86360"/>
                <wp:wrapNone/>
                <wp:docPr id="9" name="Conexão rec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0082" cy="4729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B1ABB37" id="Conexão recta 9" o:spid="_x0000_s1026" style="position:absolute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35pt,10.35pt" to="464.2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" strokecolor="black [3200]" strokeweight="2pt">
                <v:stroke endcap="round"/>
                <v:shadow on="t" color="black" opacity="22937f" origin=",.5" offset="0"/>
              </v:line>
            </w:pict>
          </mc:Fallback>
        </mc:AlternateContent>
      </w:r>
    </w:p>
    <w:p w:rsidR="00E75305" w:rsidRPr="00B94DF9" w:rsidRDefault="00E75305" w:rsidP="00E75305">
      <w:pPr>
        <w:pStyle w:val="Ttulo"/>
        <w:ind w:right="-846"/>
        <w:rPr>
          <w:b/>
          <w:color w:val="3E7718" w:themeColor="accent2" w:themeShade="BF"/>
          <w:sz w:val="60"/>
          <w:szCs w:val="60"/>
          <w:lang w:val="pt-PT"/>
        </w:rPr>
      </w:pPr>
      <w:r>
        <w:rPr>
          <w:color w:val="3E7718" w:themeColor="accent2" w:themeShade="BF"/>
          <w:sz w:val="60"/>
          <w:szCs w:val="60"/>
          <w:lang w:val="pt-PT"/>
        </w:rPr>
        <w:t xml:space="preserve">         </w:t>
      </w:r>
      <w:r w:rsidRPr="00B94DF9">
        <w:rPr>
          <w:b/>
          <w:color w:val="FF0000"/>
          <w:sz w:val="60"/>
          <w:szCs w:val="60"/>
          <w:lang w:val="pt-PT"/>
        </w:rPr>
        <w:t>Qualidade em Educação</w:t>
      </w:r>
    </w:p>
    <w:p w:rsidR="00671D85" w:rsidRDefault="00671D85" w:rsidP="00C73BB6">
      <w:pPr>
        <w:pStyle w:val="Ttulo"/>
        <w:ind w:right="-846"/>
        <w:rPr>
          <w:i/>
          <w:color w:val="3E7718" w:themeColor="accent2" w:themeShade="BF"/>
          <w:sz w:val="60"/>
          <w:szCs w:val="60"/>
          <w:lang w:val="pt-PT"/>
        </w:rPr>
      </w:pPr>
    </w:p>
    <w:p w:rsidR="00671D85" w:rsidRDefault="00671D85" w:rsidP="00C73BB6">
      <w:pPr>
        <w:pStyle w:val="Ttulo"/>
        <w:ind w:right="-846"/>
        <w:rPr>
          <w:i/>
          <w:color w:val="3E7718" w:themeColor="accent2" w:themeShade="BF"/>
          <w:sz w:val="60"/>
          <w:szCs w:val="60"/>
          <w:lang w:val="pt-PT"/>
        </w:rPr>
      </w:pPr>
    </w:p>
    <w:p w:rsidR="00975B9E" w:rsidRPr="00975B9E" w:rsidRDefault="00975B9E" w:rsidP="00975B9E">
      <w:pPr>
        <w:rPr>
          <w:lang w:val="pt-PT"/>
        </w:rPr>
      </w:pPr>
    </w:p>
    <w:p w:rsidR="006079CA" w:rsidRDefault="006079CA" w:rsidP="00710280">
      <w:pPr>
        <w:rPr>
          <w:lang w:val="pt-PT"/>
        </w:rPr>
      </w:pPr>
    </w:p>
    <w:p w:rsidR="0039296B" w:rsidRPr="00710280" w:rsidRDefault="0039296B" w:rsidP="00710280">
      <w:pPr>
        <w:rPr>
          <w:lang w:val="pt-PT"/>
        </w:rPr>
      </w:pPr>
    </w:p>
    <w:p w:rsidR="00B75686" w:rsidRPr="0053676F" w:rsidRDefault="00B75686" w:rsidP="00FD6430">
      <w:pPr>
        <w:rPr>
          <w:lang w:val="pt-PT"/>
        </w:rPr>
      </w:pPr>
    </w:p>
    <w:sectPr w:rsidR="00B75686" w:rsidRPr="0053676F" w:rsidSect="002255B5">
      <w:pgSz w:w="12240" w:h="15840"/>
      <w:pgMar w:top="567" w:right="1183" w:bottom="426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A7E" w:rsidRDefault="00C95A7E" w:rsidP="002D5B15">
      <w:pPr>
        <w:spacing w:after="0" w:line="240" w:lineRule="auto"/>
      </w:pPr>
      <w:r>
        <w:separator/>
      </w:r>
    </w:p>
  </w:endnote>
  <w:endnote w:type="continuationSeparator" w:id="0">
    <w:p w:rsidR="00C95A7E" w:rsidRDefault="00C95A7E" w:rsidP="002D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TXinwei">
    <w:altName w:val="SimSun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YaoTi">
    <w:altName w:val="方正姚体"/>
    <w:panose1 w:val="00000000000000000000"/>
    <w:charset w:val="86"/>
    <w:family w:val="roman"/>
    <w:notTrueType/>
    <w:pitch w:val="default"/>
  </w:font>
  <w:font w:name="Britannic Bold">
    <w:altName w:val="Segoe UI Black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A7E" w:rsidRDefault="00C95A7E" w:rsidP="002D5B15">
      <w:pPr>
        <w:spacing w:after="0" w:line="240" w:lineRule="auto"/>
      </w:pPr>
      <w:r>
        <w:separator/>
      </w:r>
    </w:p>
  </w:footnote>
  <w:footnote w:type="continuationSeparator" w:id="0">
    <w:p w:rsidR="00C95A7E" w:rsidRDefault="00C95A7E" w:rsidP="002D5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235B"/>
    <w:multiLevelType w:val="multilevel"/>
    <w:tmpl w:val="0316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E2136"/>
    <w:multiLevelType w:val="multilevel"/>
    <w:tmpl w:val="930EE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DE67C6"/>
    <w:multiLevelType w:val="multilevel"/>
    <w:tmpl w:val="C700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4B7E43"/>
    <w:multiLevelType w:val="multilevel"/>
    <w:tmpl w:val="2FC4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C55CA9"/>
    <w:multiLevelType w:val="multilevel"/>
    <w:tmpl w:val="20F6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35025E"/>
    <w:multiLevelType w:val="multilevel"/>
    <w:tmpl w:val="FA8E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B36661"/>
    <w:multiLevelType w:val="multilevel"/>
    <w:tmpl w:val="DA882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854BF9"/>
    <w:multiLevelType w:val="multilevel"/>
    <w:tmpl w:val="CE8A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010ADF"/>
    <w:multiLevelType w:val="multilevel"/>
    <w:tmpl w:val="84A6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2D58EC"/>
    <w:multiLevelType w:val="multilevel"/>
    <w:tmpl w:val="29DC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82280F"/>
    <w:multiLevelType w:val="multilevel"/>
    <w:tmpl w:val="DFAC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580140"/>
    <w:multiLevelType w:val="multilevel"/>
    <w:tmpl w:val="4F7A7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0D7AB6"/>
    <w:multiLevelType w:val="multilevel"/>
    <w:tmpl w:val="FA2C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882CF8"/>
    <w:multiLevelType w:val="multilevel"/>
    <w:tmpl w:val="B75AA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3D45F5"/>
    <w:multiLevelType w:val="multilevel"/>
    <w:tmpl w:val="041CE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11"/>
  </w:num>
  <w:num w:numId="9">
    <w:abstractNumId w:val="12"/>
  </w:num>
  <w:num w:numId="10">
    <w:abstractNumId w:val="13"/>
  </w:num>
  <w:num w:numId="11">
    <w:abstractNumId w:val="5"/>
  </w:num>
  <w:num w:numId="12">
    <w:abstractNumId w:val="14"/>
  </w:num>
  <w:num w:numId="13">
    <w:abstractNumId w:val="7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AE8"/>
    <w:rsid w:val="00024E72"/>
    <w:rsid w:val="00062179"/>
    <w:rsid w:val="00082AE8"/>
    <w:rsid w:val="000F0A08"/>
    <w:rsid w:val="00114643"/>
    <w:rsid w:val="00115A87"/>
    <w:rsid w:val="00171105"/>
    <w:rsid w:val="001C4574"/>
    <w:rsid w:val="001D7756"/>
    <w:rsid w:val="002255B5"/>
    <w:rsid w:val="00225C53"/>
    <w:rsid w:val="00263940"/>
    <w:rsid w:val="00280E33"/>
    <w:rsid w:val="002B7D96"/>
    <w:rsid w:val="002D0781"/>
    <w:rsid w:val="002D5B15"/>
    <w:rsid w:val="002D6F16"/>
    <w:rsid w:val="002E4D1E"/>
    <w:rsid w:val="002E6B6B"/>
    <w:rsid w:val="0031022D"/>
    <w:rsid w:val="0033396B"/>
    <w:rsid w:val="0035762B"/>
    <w:rsid w:val="0039296B"/>
    <w:rsid w:val="00451AB9"/>
    <w:rsid w:val="004C5132"/>
    <w:rsid w:val="0053676F"/>
    <w:rsid w:val="00552ADB"/>
    <w:rsid w:val="00557B47"/>
    <w:rsid w:val="005E4509"/>
    <w:rsid w:val="005F6500"/>
    <w:rsid w:val="006079CA"/>
    <w:rsid w:val="00645CCD"/>
    <w:rsid w:val="00671D85"/>
    <w:rsid w:val="007072C3"/>
    <w:rsid w:val="00710280"/>
    <w:rsid w:val="00730782"/>
    <w:rsid w:val="007E3426"/>
    <w:rsid w:val="007E4CAE"/>
    <w:rsid w:val="008636C8"/>
    <w:rsid w:val="00894B45"/>
    <w:rsid w:val="00975B9E"/>
    <w:rsid w:val="009B5CD2"/>
    <w:rsid w:val="009D2DB9"/>
    <w:rsid w:val="009D7FAF"/>
    <w:rsid w:val="00A41598"/>
    <w:rsid w:val="00A956EA"/>
    <w:rsid w:val="00B26208"/>
    <w:rsid w:val="00B61DE7"/>
    <w:rsid w:val="00B67A3E"/>
    <w:rsid w:val="00B75686"/>
    <w:rsid w:val="00B94DF9"/>
    <w:rsid w:val="00C37A19"/>
    <w:rsid w:val="00C43920"/>
    <w:rsid w:val="00C63432"/>
    <w:rsid w:val="00C73BB6"/>
    <w:rsid w:val="00C90945"/>
    <w:rsid w:val="00C95A7E"/>
    <w:rsid w:val="00CB23F5"/>
    <w:rsid w:val="00CB4CAC"/>
    <w:rsid w:val="00D06CC9"/>
    <w:rsid w:val="00D82244"/>
    <w:rsid w:val="00D847BB"/>
    <w:rsid w:val="00E35AFC"/>
    <w:rsid w:val="00E751F6"/>
    <w:rsid w:val="00E75305"/>
    <w:rsid w:val="00F335B6"/>
    <w:rsid w:val="00F41B40"/>
    <w:rsid w:val="00FD6430"/>
    <w:rsid w:val="00FE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pPr>
      <w:keepNext/>
      <w:keepLines/>
      <w:pBdr>
        <w:bottom w:val="single" w:sz="4" w:space="1" w:color="90C226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character" w:customStyle="1" w:styleId="TtuloCarcter">
    <w:name w:val="Título Carácter"/>
    <w:basedOn w:val="Tipodeletrapredefinidodopargrafo"/>
    <w:link w:val="Ttulo"/>
    <w:uiPriority w:val="10"/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paragraph" w:styleId="Subttulo">
    <w:name w:val="Subtitle"/>
    <w:basedOn w:val="Normal"/>
    <w:next w:val="Normal"/>
    <w:link w:val="SubttuloCarcter"/>
    <w:uiPriority w:val="11"/>
    <w:qFormat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nfaseDiscreto">
    <w:name w:val="Subtle Emphasis"/>
    <w:basedOn w:val="Tipodeletrapredefinidodopargrafo"/>
    <w:uiPriority w:val="19"/>
    <w:qFormat/>
    <w:rPr>
      <w:i/>
      <w:iCs/>
      <w:color w:val="595959" w:themeColor="text1" w:themeTint="A6"/>
    </w:rPr>
  </w:style>
  <w:style w:type="character" w:styleId="nfase">
    <w:name w:val="Emphasis"/>
    <w:basedOn w:val="Tipodeletrapredefinidodopargrafo"/>
    <w:uiPriority w:val="20"/>
    <w:qFormat/>
    <w:rPr>
      <w:i/>
      <w:iCs/>
    </w:rPr>
  </w:style>
  <w:style w:type="character" w:styleId="nfaseIntenso">
    <w:name w:val="Intense Emphasis"/>
    <w:basedOn w:val="Tipodeletrapredefinidodopargrafo"/>
    <w:uiPriority w:val="21"/>
    <w:qFormat/>
    <w:rPr>
      <w:b/>
      <w:bCs/>
      <w:i/>
      <w:iCs/>
    </w:rPr>
  </w:style>
  <w:style w:type="character" w:styleId="Forte">
    <w:name w:val="Strong"/>
    <w:basedOn w:val="Tipodeletrapredefinidodopargrafo"/>
    <w:uiPriority w:val="22"/>
    <w:qFormat/>
    <w:rPr>
      <w:b/>
      <w:bCs/>
    </w:rPr>
  </w:style>
  <w:style w:type="paragraph" w:styleId="Citao">
    <w:name w:val="Quote"/>
    <w:basedOn w:val="Normal"/>
    <w:next w:val="Normal"/>
    <w:link w:val="CitaoCarcter"/>
    <w:uiPriority w:val="29"/>
    <w:qFormat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styleId="RefernciaDiscreta">
    <w:name w:val="Subtle Reference"/>
    <w:basedOn w:val="Tipodeletrapredefinidodopargrafo"/>
    <w:uiPriority w:val="31"/>
    <w:qFormat/>
    <w:rPr>
      <w:smallCaps/>
      <w:color w:val="404040" w:themeColor="text1" w:themeTint="BF"/>
    </w:rPr>
  </w:style>
  <w:style w:type="character" w:styleId="RefernciaIntensa">
    <w:name w:val="Intense Reference"/>
    <w:basedOn w:val="Tipodeletrapredefinidodopargrafo"/>
    <w:uiPriority w:val="32"/>
    <w:qFormat/>
    <w:rPr>
      <w:b/>
      <w:bCs/>
      <w:smallCaps/>
      <w:u w:val="single"/>
    </w:rPr>
  </w:style>
  <w:style w:type="character" w:styleId="TtulodoLivro">
    <w:name w:val="Book Title"/>
    <w:basedOn w:val="Tipodeletrapredefinidodopargrafo"/>
    <w:uiPriority w:val="33"/>
    <w:qFormat/>
    <w:rPr>
      <w:b/>
      <w:bCs/>
      <w:smallCaps/>
    </w:rPr>
  </w:style>
  <w:style w:type="paragraph" w:styleId="Legenda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04040" w:themeColor="text1" w:themeTint="BF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pPr>
      <w:outlineLvl w:val="9"/>
    </w:p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table" w:styleId="Tabelacomgrelha">
    <w:name w:val="Table Grid"/>
    <w:basedOn w:val="Tabelanormal"/>
    <w:uiPriority w:val="39"/>
    <w:rsid w:val="00082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elha2-Destaque11">
    <w:name w:val="Tabela de Grelha 2 - Destaque 11"/>
    <w:basedOn w:val="Tabelanormal"/>
    <w:uiPriority w:val="47"/>
    <w:rsid w:val="00082AE8"/>
    <w:pPr>
      <w:spacing w:after="0" w:line="240" w:lineRule="auto"/>
    </w:pPr>
    <w:tblPr>
      <w:tblStyleRowBandSize w:val="1"/>
      <w:tblStyleColBandSize w:val="1"/>
      <w:tblBorders>
        <w:top w:val="single" w:sz="2" w:space="0" w:color="BFE373" w:themeColor="accent1" w:themeTint="99"/>
        <w:bottom w:val="single" w:sz="2" w:space="0" w:color="BFE373" w:themeColor="accent1" w:themeTint="99"/>
        <w:insideH w:val="single" w:sz="2" w:space="0" w:color="BFE373" w:themeColor="accent1" w:themeTint="99"/>
        <w:insideV w:val="single" w:sz="2" w:space="0" w:color="BFE37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FE37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FE37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6D0" w:themeFill="accent1" w:themeFillTint="33"/>
      </w:tcPr>
    </w:tblStylePr>
    <w:tblStylePr w:type="band1Horz">
      <w:tblPr/>
      <w:tcPr>
        <w:shd w:val="clear" w:color="auto" w:fill="E9F6D0" w:themeFill="accent1" w:themeFillTint="33"/>
      </w:tcPr>
    </w:tblStylePr>
  </w:style>
  <w:style w:type="character" w:styleId="Hiperligao">
    <w:name w:val="Hyperlink"/>
    <w:basedOn w:val="Tipodeletrapredefinidodopargrafo"/>
    <w:uiPriority w:val="99"/>
    <w:semiHidden/>
    <w:unhideWhenUsed/>
    <w:rsid w:val="00A41598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A41598"/>
  </w:style>
  <w:style w:type="character" w:customStyle="1" w:styleId="textexposedshow">
    <w:name w:val="text_exposed_show"/>
    <w:basedOn w:val="Tipodeletrapredefinidodopargrafo"/>
    <w:rsid w:val="00B75686"/>
  </w:style>
  <w:style w:type="paragraph" w:styleId="Textodebalo">
    <w:name w:val="Balloon Text"/>
    <w:basedOn w:val="Normal"/>
    <w:link w:val="TextodebaloCarcter"/>
    <w:uiPriority w:val="99"/>
    <w:semiHidden/>
    <w:unhideWhenUsed/>
    <w:rsid w:val="002D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D5B1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D5B15"/>
  </w:style>
  <w:style w:type="paragraph" w:styleId="Rodap">
    <w:name w:val="footer"/>
    <w:basedOn w:val="Normal"/>
    <w:link w:val="RodapCarcte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D5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pPr>
      <w:keepNext/>
      <w:keepLines/>
      <w:pBdr>
        <w:bottom w:val="single" w:sz="4" w:space="1" w:color="90C226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character" w:customStyle="1" w:styleId="TtuloCarcter">
    <w:name w:val="Título Carácter"/>
    <w:basedOn w:val="Tipodeletrapredefinidodopargrafo"/>
    <w:link w:val="Ttulo"/>
    <w:uiPriority w:val="10"/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paragraph" w:styleId="Subttulo">
    <w:name w:val="Subtitle"/>
    <w:basedOn w:val="Normal"/>
    <w:next w:val="Normal"/>
    <w:link w:val="SubttuloCarcter"/>
    <w:uiPriority w:val="11"/>
    <w:qFormat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nfaseDiscreto">
    <w:name w:val="Subtle Emphasis"/>
    <w:basedOn w:val="Tipodeletrapredefinidodopargrafo"/>
    <w:uiPriority w:val="19"/>
    <w:qFormat/>
    <w:rPr>
      <w:i/>
      <w:iCs/>
      <w:color w:val="595959" w:themeColor="text1" w:themeTint="A6"/>
    </w:rPr>
  </w:style>
  <w:style w:type="character" w:styleId="nfase">
    <w:name w:val="Emphasis"/>
    <w:basedOn w:val="Tipodeletrapredefinidodopargrafo"/>
    <w:uiPriority w:val="20"/>
    <w:qFormat/>
    <w:rPr>
      <w:i/>
      <w:iCs/>
    </w:rPr>
  </w:style>
  <w:style w:type="character" w:styleId="nfaseIntenso">
    <w:name w:val="Intense Emphasis"/>
    <w:basedOn w:val="Tipodeletrapredefinidodopargrafo"/>
    <w:uiPriority w:val="21"/>
    <w:qFormat/>
    <w:rPr>
      <w:b/>
      <w:bCs/>
      <w:i/>
      <w:iCs/>
    </w:rPr>
  </w:style>
  <w:style w:type="character" w:styleId="Forte">
    <w:name w:val="Strong"/>
    <w:basedOn w:val="Tipodeletrapredefinidodopargrafo"/>
    <w:uiPriority w:val="22"/>
    <w:qFormat/>
    <w:rPr>
      <w:b/>
      <w:bCs/>
    </w:rPr>
  </w:style>
  <w:style w:type="paragraph" w:styleId="Citao">
    <w:name w:val="Quote"/>
    <w:basedOn w:val="Normal"/>
    <w:next w:val="Normal"/>
    <w:link w:val="CitaoCarcter"/>
    <w:uiPriority w:val="29"/>
    <w:qFormat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styleId="RefernciaDiscreta">
    <w:name w:val="Subtle Reference"/>
    <w:basedOn w:val="Tipodeletrapredefinidodopargrafo"/>
    <w:uiPriority w:val="31"/>
    <w:qFormat/>
    <w:rPr>
      <w:smallCaps/>
      <w:color w:val="404040" w:themeColor="text1" w:themeTint="BF"/>
    </w:rPr>
  </w:style>
  <w:style w:type="character" w:styleId="RefernciaIntensa">
    <w:name w:val="Intense Reference"/>
    <w:basedOn w:val="Tipodeletrapredefinidodopargrafo"/>
    <w:uiPriority w:val="32"/>
    <w:qFormat/>
    <w:rPr>
      <w:b/>
      <w:bCs/>
      <w:smallCaps/>
      <w:u w:val="single"/>
    </w:rPr>
  </w:style>
  <w:style w:type="character" w:styleId="TtulodoLivro">
    <w:name w:val="Book Title"/>
    <w:basedOn w:val="Tipodeletrapredefinidodopargrafo"/>
    <w:uiPriority w:val="33"/>
    <w:qFormat/>
    <w:rPr>
      <w:b/>
      <w:bCs/>
      <w:smallCaps/>
    </w:rPr>
  </w:style>
  <w:style w:type="paragraph" w:styleId="Legenda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04040" w:themeColor="text1" w:themeTint="BF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pPr>
      <w:outlineLvl w:val="9"/>
    </w:p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table" w:styleId="Tabelacomgrelha">
    <w:name w:val="Table Grid"/>
    <w:basedOn w:val="Tabelanormal"/>
    <w:uiPriority w:val="39"/>
    <w:rsid w:val="00082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elha2-Destaque11">
    <w:name w:val="Tabela de Grelha 2 - Destaque 11"/>
    <w:basedOn w:val="Tabelanormal"/>
    <w:uiPriority w:val="47"/>
    <w:rsid w:val="00082AE8"/>
    <w:pPr>
      <w:spacing w:after="0" w:line="240" w:lineRule="auto"/>
    </w:pPr>
    <w:tblPr>
      <w:tblStyleRowBandSize w:val="1"/>
      <w:tblStyleColBandSize w:val="1"/>
      <w:tblBorders>
        <w:top w:val="single" w:sz="2" w:space="0" w:color="BFE373" w:themeColor="accent1" w:themeTint="99"/>
        <w:bottom w:val="single" w:sz="2" w:space="0" w:color="BFE373" w:themeColor="accent1" w:themeTint="99"/>
        <w:insideH w:val="single" w:sz="2" w:space="0" w:color="BFE373" w:themeColor="accent1" w:themeTint="99"/>
        <w:insideV w:val="single" w:sz="2" w:space="0" w:color="BFE37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FE37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FE37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6D0" w:themeFill="accent1" w:themeFillTint="33"/>
      </w:tcPr>
    </w:tblStylePr>
    <w:tblStylePr w:type="band1Horz">
      <w:tblPr/>
      <w:tcPr>
        <w:shd w:val="clear" w:color="auto" w:fill="E9F6D0" w:themeFill="accent1" w:themeFillTint="33"/>
      </w:tcPr>
    </w:tblStylePr>
  </w:style>
  <w:style w:type="character" w:styleId="Hiperligao">
    <w:name w:val="Hyperlink"/>
    <w:basedOn w:val="Tipodeletrapredefinidodopargrafo"/>
    <w:uiPriority w:val="99"/>
    <w:semiHidden/>
    <w:unhideWhenUsed/>
    <w:rsid w:val="00A41598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A41598"/>
  </w:style>
  <w:style w:type="character" w:customStyle="1" w:styleId="textexposedshow">
    <w:name w:val="text_exposed_show"/>
    <w:basedOn w:val="Tipodeletrapredefinidodopargrafo"/>
    <w:rsid w:val="00B75686"/>
  </w:style>
  <w:style w:type="paragraph" w:styleId="Textodebalo">
    <w:name w:val="Balloon Text"/>
    <w:basedOn w:val="Normal"/>
    <w:link w:val="TextodebaloCarcter"/>
    <w:uiPriority w:val="99"/>
    <w:semiHidden/>
    <w:unhideWhenUsed/>
    <w:rsid w:val="002D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D5B1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D5B15"/>
  </w:style>
  <w:style w:type="paragraph" w:styleId="Rodap">
    <w:name w:val="footer"/>
    <w:basedOn w:val="Normal"/>
    <w:link w:val="RodapCarcte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D5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iteMaria\AppData\Roaming\Microsoft\Templates\Design%20Faceta%20(em%20branco).dotx" TargetMode="External"/></Relationships>
</file>

<file path=word/theme/theme1.xml><?xml version="1.0" encoding="utf-8"?>
<a:theme xmlns:a="http://schemas.openxmlformats.org/drawingml/2006/main" name="Facet">
  <a:themeElements>
    <a:clrScheme name="Facet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6CB4F-E30C-4771-94AE-F7169303B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F8279-737B-4753-9094-A9BFAD14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Faceta (em branco)</Template>
  <TotalTime>0</TotalTime>
  <Pages>3</Pages>
  <Words>350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Edite Maria Sequeira Peixoto</dc:creator>
  <cp:lastModifiedBy>Alice</cp:lastModifiedBy>
  <cp:revision>2</cp:revision>
  <cp:lastPrinted>2015-05-19T11:51:00Z</cp:lastPrinted>
  <dcterms:created xsi:type="dcterms:W3CDTF">2018-06-11T17:56:00Z</dcterms:created>
  <dcterms:modified xsi:type="dcterms:W3CDTF">2018-06-11T17:56:00Z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TC034577059991</vt:lpwstr>
  </property>
</Properties>
</file>